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AA8A" w14:textId="5847F842" w:rsidR="00FB0CFE" w:rsidRPr="006073A2" w:rsidRDefault="00B961B5" w:rsidP="00DB580C">
      <w:pPr>
        <w:pStyle w:val="statymopavad"/>
        <w:spacing w:line="240" w:lineRule="auto"/>
        <w:ind w:firstLine="0"/>
        <w:rPr>
          <w:rFonts w:ascii="Times New Roman" w:hAnsi="Times New Roman"/>
          <w:b/>
          <w:bCs/>
          <w:sz w:val="20"/>
        </w:rPr>
      </w:pPr>
      <w:r w:rsidRPr="006073A2">
        <w:rPr>
          <w:b/>
          <w:bCs/>
          <w:caps w:val="0"/>
          <w:noProof/>
          <w:sz w:val="20"/>
          <w:lang w:eastAsia="lt-LT"/>
        </w:rPr>
        <w:drawing>
          <wp:inline distT="0" distB="0" distL="0" distR="0" wp14:anchorId="66DC37AF" wp14:editId="7D457CE0">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6073A2" w:rsidRDefault="00FB0CFE" w:rsidP="00E44283">
      <w:pPr>
        <w:pStyle w:val="statymopavad"/>
        <w:spacing w:line="240" w:lineRule="auto"/>
        <w:ind w:firstLine="0"/>
        <w:rPr>
          <w:rFonts w:ascii="Times New Roman" w:hAnsi="Times New Roman"/>
          <w:b/>
          <w:bCs/>
          <w:sz w:val="20"/>
        </w:rPr>
      </w:pPr>
    </w:p>
    <w:p w14:paraId="139994B2" w14:textId="77777777" w:rsidR="00341011" w:rsidRPr="00911AB8" w:rsidRDefault="00A21A80" w:rsidP="00A21A80">
      <w:pPr>
        <w:jc w:val="center"/>
        <w:rPr>
          <w:rFonts w:ascii="Arial" w:hAnsi="Arial" w:cs="Arial"/>
          <w:b/>
          <w:bCs/>
          <w:caps/>
          <w:sz w:val="28"/>
          <w:szCs w:val="28"/>
        </w:rPr>
      </w:pPr>
      <w:r w:rsidRPr="00911AB8">
        <w:rPr>
          <w:rFonts w:ascii="Arial" w:hAnsi="Arial" w:cs="Arial"/>
          <w:b/>
          <w:bCs/>
          <w:caps/>
          <w:sz w:val="28"/>
          <w:szCs w:val="28"/>
        </w:rPr>
        <w:t xml:space="preserve">KLAIPĖDOS RAJONO SAVIVALDYBĖS </w:t>
      </w:r>
    </w:p>
    <w:p w14:paraId="6AEFBFF5" w14:textId="30F72029" w:rsidR="00A21A80" w:rsidRPr="00911AB8" w:rsidRDefault="00A21A80" w:rsidP="00A21A80">
      <w:pPr>
        <w:jc w:val="center"/>
        <w:rPr>
          <w:rFonts w:ascii="Arial" w:hAnsi="Arial" w:cs="Arial"/>
          <w:b/>
          <w:bCs/>
          <w:caps/>
          <w:sz w:val="28"/>
          <w:szCs w:val="28"/>
        </w:rPr>
      </w:pPr>
      <w:r w:rsidRPr="00911AB8">
        <w:rPr>
          <w:rFonts w:ascii="Arial" w:hAnsi="Arial" w:cs="Arial"/>
          <w:b/>
          <w:bCs/>
          <w:caps/>
          <w:sz w:val="28"/>
          <w:szCs w:val="28"/>
        </w:rPr>
        <w:t>ADMINISTRACIJA</w:t>
      </w:r>
    </w:p>
    <w:p w14:paraId="0AA40B60" w14:textId="77777777" w:rsidR="00A21A80" w:rsidRPr="005E02C4" w:rsidRDefault="00A21A80" w:rsidP="00A21A80">
      <w:pPr>
        <w:jc w:val="center"/>
        <w:rPr>
          <w:rFonts w:ascii="Arial" w:hAnsi="Arial" w:cs="Arial"/>
          <w:b/>
          <w:bCs/>
          <w:caps/>
          <w:sz w:val="16"/>
          <w:szCs w:val="16"/>
        </w:rPr>
      </w:pPr>
    </w:p>
    <w:tbl>
      <w:tblPr>
        <w:tblW w:w="10763" w:type="dxa"/>
        <w:tblLook w:val="04A0" w:firstRow="1" w:lastRow="0" w:firstColumn="1" w:lastColumn="0" w:noHBand="0" w:noVBand="1"/>
      </w:tblPr>
      <w:tblGrid>
        <w:gridCol w:w="5954"/>
        <w:gridCol w:w="4809"/>
      </w:tblGrid>
      <w:tr w:rsidR="00CA047E" w:rsidRPr="00142E81" w14:paraId="108F0B7A" w14:textId="77777777" w:rsidTr="00E765D7">
        <w:tc>
          <w:tcPr>
            <w:tcW w:w="5954" w:type="dxa"/>
          </w:tcPr>
          <w:p w14:paraId="6BE45822" w14:textId="77777777" w:rsidR="00CA047E" w:rsidRPr="00142E81" w:rsidRDefault="00CA047E" w:rsidP="00341011">
            <w:pPr>
              <w:rPr>
                <w:rFonts w:ascii="Arial" w:hAnsi="Arial" w:cs="Arial"/>
              </w:rPr>
            </w:pPr>
          </w:p>
        </w:tc>
        <w:tc>
          <w:tcPr>
            <w:tcW w:w="4809" w:type="dxa"/>
          </w:tcPr>
          <w:p w14:paraId="3215FCC6" w14:textId="77777777" w:rsidR="00CA047E" w:rsidRPr="00142E81" w:rsidRDefault="00CA047E" w:rsidP="009F7613">
            <w:pPr>
              <w:jc w:val="both"/>
              <w:rPr>
                <w:rFonts w:ascii="Arial" w:hAnsi="Arial" w:cs="Arial"/>
              </w:rPr>
            </w:pPr>
          </w:p>
        </w:tc>
      </w:tr>
    </w:tbl>
    <w:p w14:paraId="1A9A2F85" w14:textId="0DD055ED" w:rsidR="00AC63AA" w:rsidRPr="005E02C4" w:rsidRDefault="00AC63AA" w:rsidP="00D40D57">
      <w:pPr>
        <w:tabs>
          <w:tab w:val="left" w:pos="1134"/>
          <w:tab w:val="left" w:pos="1418"/>
          <w:tab w:val="left" w:pos="1701"/>
        </w:tabs>
        <w:jc w:val="both"/>
        <w:rPr>
          <w:rFonts w:ascii="Arial" w:hAnsi="Arial" w:cs="Arial"/>
          <w:sz w:val="16"/>
          <w:szCs w:val="16"/>
        </w:rPr>
      </w:pPr>
    </w:p>
    <w:p w14:paraId="3513544C" w14:textId="77777777" w:rsidR="00571A51" w:rsidRPr="00571A51" w:rsidRDefault="00571A51" w:rsidP="00571A51">
      <w:pPr>
        <w:tabs>
          <w:tab w:val="left" w:pos="1134"/>
          <w:tab w:val="left" w:pos="1418"/>
          <w:tab w:val="left" w:pos="1701"/>
        </w:tabs>
        <w:spacing w:line="276" w:lineRule="auto"/>
        <w:jc w:val="both"/>
        <w:rPr>
          <w:rFonts w:ascii="Arial" w:hAnsi="Arial" w:cs="Arial"/>
        </w:rPr>
      </w:pPr>
      <w:r w:rsidRPr="00571A51">
        <w:rPr>
          <w:rFonts w:ascii="Arial" w:hAnsi="Arial" w:cs="Arial"/>
        </w:rPr>
        <w:t xml:space="preserve">Klaipėdos rajono savivaldybės tarybai </w:t>
      </w:r>
      <w:r w:rsidRPr="00571A51">
        <w:rPr>
          <w:rFonts w:ascii="Arial" w:hAnsi="Arial" w:cs="Arial"/>
        </w:rPr>
        <w:tab/>
      </w:r>
    </w:p>
    <w:p w14:paraId="4195B190" w14:textId="77777777" w:rsidR="00571A51" w:rsidRPr="00571A51" w:rsidRDefault="00571A51" w:rsidP="00571A51">
      <w:pPr>
        <w:tabs>
          <w:tab w:val="left" w:pos="1134"/>
          <w:tab w:val="left" w:pos="1418"/>
          <w:tab w:val="left" w:pos="1701"/>
        </w:tabs>
        <w:spacing w:line="276" w:lineRule="auto"/>
        <w:jc w:val="both"/>
        <w:rPr>
          <w:rFonts w:ascii="Arial" w:hAnsi="Arial" w:cs="Arial"/>
        </w:rPr>
      </w:pPr>
    </w:p>
    <w:p w14:paraId="25B8A659" w14:textId="5643FB82" w:rsidR="00571A51" w:rsidRPr="00571A51" w:rsidRDefault="00571A51" w:rsidP="00571A51">
      <w:pPr>
        <w:tabs>
          <w:tab w:val="left" w:pos="1134"/>
          <w:tab w:val="left" w:pos="1418"/>
          <w:tab w:val="left" w:pos="1701"/>
        </w:tabs>
        <w:spacing w:line="276" w:lineRule="auto"/>
        <w:jc w:val="both"/>
        <w:rPr>
          <w:rFonts w:ascii="Arial" w:hAnsi="Arial" w:cs="Arial"/>
        </w:rPr>
      </w:pPr>
      <w:r w:rsidRPr="00571A51">
        <w:rPr>
          <w:rFonts w:ascii="Arial" w:hAnsi="Arial" w:cs="Arial"/>
        </w:rPr>
        <w:tab/>
        <w:t xml:space="preserve">                                                                                             </w:t>
      </w:r>
    </w:p>
    <w:p w14:paraId="37D26FDC" w14:textId="1F688709" w:rsidR="00571A51" w:rsidRPr="00571A51" w:rsidRDefault="00B00CE4" w:rsidP="00695942">
      <w:pPr>
        <w:tabs>
          <w:tab w:val="left" w:pos="1134"/>
          <w:tab w:val="left" w:pos="1418"/>
          <w:tab w:val="left" w:pos="1701"/>
        </w:tabs>
        <w:spacing w:line="276" w:lineRule="auto"/>
        <w:jc w:val="both"/>
        <w:rPr>
          <w:rFonts w:ascii="Arial" w:hAnsi="Arial" w:cs="Arial"/>
          <w:b/>
          <w:bCs/>
        </w:rPr>
      </w:pPr>
      <w:r w:rsidRPr="00571A51">
        <w:rPr>
          <w:rFonts w:ascii="Arial" w:hAnsi="Arial" w:cs="Arial"/>
          <w:b/>
          <w:bCs/>
        </w:rPr>
        <w:t>INFORMACIJA</w:t>
      </w:r>
      <w:r w:rsidR="001F6C9F" w:rsidRPr="001F6C9F">
        <w:rPr>
          <w:rFonts w:ascii="Arial" w:hAnsi="Arial" w:cs="Arial"/>
          <w:b/>
          <w:bCs/>
        </w:rPr>
        <w:t xml:space="preserve"> DĖL PAPILDOMO FINANSAVIMO POREIKIO VIEŠOJO TRANSPORTO MARŠRUTUI NR. 25</w:t>
      </w:r>
    </w:p>
    <w:p w14:paraId="1F1A285C" w14:textId="77777777" w:rsidR="00571A51" w:rsidRPr="005E02C4" w:rsidRDefault="00571A51" w:rsidP="00571A51">
      <w:pPr>
        <w:tabs>
          <w:tab w:val="left" w:pos="1134"/>
          <w:tab w:val="left" w:pos="1418"/>
          <w:tab w:val="left" w:pos="1701"/>
        </w:tabs>
        <w:spacing w:line="276" w:lineRule="auto"/>
        <w:jc w:val="both"/>
        <w:rPr>
          <w:rFonts w:ascii="Arial" w:hAnsi="Arial" w:cs="Arial"/>
          <w:sz w:val="16"/>
          <w:szCs w:val="16"/>
        </w:rPr>
      </w:pPr>
    </w:p>
    <w:p w14:paraId="498B184E" w14:textId="77777777" w:rsidR="00571A51" w:rsidRPr="005E02C4" w:rsidRDefault="00571A51" w:rsidP="00571A51">
      <w:pPr>
        <w:tabs>
          <w:tab w:val="left" w:pos="1134"/>
          <w:tab w:val="left" w:pos="1418"/>
          <w:tab w:val="left" w:pos="1701"/>
        </w:tabs>
        <w:spacing w:line="276" w:lineRule="auto"/>
        <w:jc w:val="both"/>
        <w:rPr>
          <w:rFonts w:ascii="Arial" w:hAnsi="Arial" w:cs="Arial"/>
          <w:sz w:val="16"/>
          <w:szCs w:val="16"/>
        </w:rPr>
      </w:pPr>
    </w:p>
    <w:p w14:paraId="7602B4EB" w14:textId="168A04DD" w:rsidR="00D71A57" w:rsidRDefault="00997B7C" w:rsidP="00B30A30">
      <w:pPr>
        <w:tabs>
          <w:tab w:val="left" w:pos="1134"/>
          <w:tab w:val="left" w:pos="1418"/>
          <w:tab w:val="left" w:pos="1701"/>
        </w:tabs>
        <w:spacing w:line="276" w:lineRule="auto"/>
        <w:jc w:val="both"/>
      </w:pPr>
      <w:r>
        <w:rPr>
          <w:rFonts w:ascii="Arial" w:hAnsi="Arial" w:cs="Arial"/>
        </w:rPr>
        <w:tab/>
      </w:r>
      <w:r w:rsidR="00571A51" w:rsidRPr="003875DA">
        <w:rPr>
          <w:rFonts w:ascii="Arial" w:hAnsi="Arial" w:cs="Arial"/>
        </w:rPr>
        <w:t>Vadovaudamasis Klaipėdos rajono savivaldybės tarybos veiklos reglamentu, teikiu  susipažinti su informacij</w:t>
      </w:r>
      <w:r w:rsidRPr="003875DA">
        <w:rPr>
          <w:rFonts w:ascii="Arial" w:hAnsi="Arial" w:cs="Arial"/>
        </w:rPr>
        <w:t>a</w:t>
      </w:r>
      <w:r w:rsidR="006C268B" w:rsidRPr="006C268B">
        <w:t xml:space="preserve"> </w:t>
      </w:r>
      <w:r w:rsidR="00D71A57" w:rsidRPr="00D71A57">
        <w:rPr>
          <w:rFonts w:ascii="Arial" w:hAnsi="Arial" w:cs="Arial"/>
        </w:rPr>
        <w:t>dėl papildomo finansavimo poreikio pagal 2022 m. balandžio 29 d. sudarytą Pavedimo sutartį Nr. 9-150/S1-430 (AS-694) dėl keleivių vežimo maršrutu Klaipėda–Jokūbavas–Vaiteliai–Jokūbavas–Klaipėda</w:t>
      </w:r>
      <w:r w:rsidR="00EE4592">
        <w:rPr>
          <w:rFonts w:ascii="Arial" w:hAnsi="Arial" w:cs="Arial"/>
        </w:rPr>
        <w:t xml:space="preserve"> (Nr. 25 Autobusų stotis–Vaiteliai–Autobusų stotis)</w:t>
      </w:r>
      <w:r w:rsidR="00D71A57" w:rsidRPr="00D71A57">
        <w:rPr>
          <w:rFonts w:ascii="Arial" w:hAnsi="Arial" w:cs="Arial"/>
        </w:rPr>
        <w:t>.</w:t>
      </w:r>
    </w:p>
    <w:p w14:paraId="3C57DDF8" w14:textId="036962BA" w:rsidR="007C5DBC" w:rsidRDefault="00571A51" w:rsidP="00EB57AC">
      <w:pPr>
        <w:tabs>
          <w:tab w:val="left" w:pos="1134"/>
          <w:tab w:val="left" w:pos="1418"/>
          <w:tab w:val="left" w:pos="1701"/>
        </w:tabs>
        <w:spacing w:line="276" w:lineRule="auto"/>
        <w:jc w:val="both"/>
        <w:rPr>
          <w:rFonts w:ascii="Arial" w:hAnsi="Arial" w:cs="Arial"/>
        </w:rPr>
      </w:pPr>
      <w:r w:rsidRPr="003875DA">
        <w:rPr>
          <w:rFonts w:ascii="Arial" w:hAnsi="Arial" w:cs="Arial"/>
        </w:rPr>
        <w:tab/>
      </w:r>
      <w:r w:rsidR="00605708" w:rsidRPr="003875DA">
        <w:rPr>
          <w:rFonts w:ascii="Arial" w:hAnsi="Arial" w:cs="Arial"/>
        </w:rPr>
        <w:t xml:space="preserve"> </w:t>
      </w:r>
      <w:r w:rsidR="00007332" w:rsidRPr="003875DA">
        <w:rPr>
          <w:rFonts w:ascii="Arial" w:hAnsi="Arial" w:cs="Arial"/>
        </w:rPr>
        <w:tab/>
      </w:r>
      <w:r w:rsidR="00EB57AC" w:rsidRPr="00EB57AC">
        <w:rPr>
          <w:rFonts w:ascii="Arial" w:hAnsi="Arial" w:cs="Arial"/>
        </w:rPr>
        <w:t>VšĮ „Klaipėdos keleivinis transportas“ 2026 m. liepos 28 d. rašt</w:t>
      </w:r>
      <w:r w:rsidR="00F02C3D">
        <w:rPr>
          <w:rFonts w:ascii="Arial" w:hAnsi="Arial" w:cs="Arial"/>
        </w:rPr>
        <w:t>e</w:t>
      </w:r>
      <w:r w:rsidR="00EB57AC" w:rsidRPr="00EB57AC">
        <w:rPr>
          <w:rFonts w:ascii="Arial" w:hAnsi="Arial" w:cs="Arial"/>
        </w:rPr>
        <w:t xml:space="preserve"> Nr. S5-634 „Dėl sutarties vykdymo“ informuojama apie prognozuojamą lėšų </w:t>
      </w:r>
      <w:r w:rsidR="00F02C3D" w:rsidRPr="00EB57AC">
        <w:rPr>
          <w:rFonts w:ascii="Arial" w:hAnsi="Arial" w:cs="Arial"/>
        </w:rPr>
        <w:t>maršrut</w:t>
      </w:r>
      <w:r w:rsidR="00F02C3D">
        <w:rPr>
          <w:rFonts w:ascii="Arial" w:hAnsi="Arial" w:cs="Arial"/>
        </w:rPr>
        <w:t>ui</w:t>
      </w:r>
      <w:r w:rsidR="00F02C3D" w:rsidRPr="00EB57AC">
        <w:rPr>
          <w:rFonts w:ascii="Arial" w:hAnsi="Arial" w:cs="Arial"/>
        </w:rPr>
        <w:t xml:space="preserve"> Nr. 25 </w:t>
      </w:r>
      <w:r w:rsidR="00F02C3D">
        <w:rPr>
          <w:rFonts w:ascii="Arial" w:hAnsi="Arial" w:cs="Arial"/>
        </w:rPr>
        <w:t xml:space="preserve"> </w:t>
      </w:r>
      <w:r w:rsidR="00EB57AC" w:rsidRPr="00EB57AC">
        <w:rPr>
          <w:rFonts w:ascii="Arial" w:hAnsi="Arial" w:cs="Arial"/>
        </w:rPr>
        <w:t>trūkumą</w:t>
      </w:r>
      <w:r w:rsidR="007C5DBC">
        <w:rPr>
          <w:rFonts w:ascii="Arial" w:hAnsi="Arial" w:cs="Arial"/>
        </w:rPr>
        <w:t>.</w:t>
      </w:r>
    </w:p>
    <w:p w14:paraId="71FE4991" w14:textId="7CFD283F" w:rsidR="00C13BDE" w:rsidRPr="00C13BDE" w:rsidRDefault="007C5DBC" w:rsidP="00C13BDE">
      <w:pPr>
        <w:tabs>
          <w:tab w:val="left" w:pos="1134"/>
          <w:tab w:val="left" w:pos="1418"/>
          <w:tab w:val="left" w:pos="1701"/>
        </w:tabs>
        <w:spacing w:line="276" w:lineRule="auto"/>
        <w:jc w:val="both"/>
        <w:rPr>
          <w:rFonts w:ascii="Arial" w:hAnsi="Arial" w:cs="Arial"/>
        </w:rPr>
      </w:pPr>
      <w:r>
        <w:rPr>
          <w:rFonts w:ascii="Arial" w:hAnsi="Arial" w:cs="Arial"/>
        </w:rPr>
        <w:tab/>
      </w:r>
      <w:r w:rsidRPr="00EB57AC">
        <w:rPr>
          <w:rFonts w:ascii="Arial" w:hAnsi="Arial" w:cs="Arial"/>
        </w:rPr>
        <w:t>2022 m. balandžio 29 d. sudarytoje keturšalėje pavedimo sutartyje Nr. 9-150/S1-430</w:t>
      </w:r>
      <w:r>
        <w:rPr>
          <w:rFonts w:ascii="Arial" w:hAnsi="Arial" w:cs="Arial"/>
        </w:rPr>
        <w:t>/</w:t>
      </w:r>
      <w:r w:rsidR="000C37BB">
        <w:rPr>
          <w:rFonts w:ascii="Arial" w:hAnsi="Arial" w:cs="Arial"/>
        </w:rPr>
        <w:t>2022</w:t>
      </w:r>
      <w:r w:rsidR="009E66A1">
        <w:rPr>
          <w:rFonts w:ascii="Arial" w:hAnsi="Arial" w:cs="Arial"/>
        </w:rPr>
        <w:t>-</w:t>
      </w:r>
      <w:r w:rsidR="000408FA">
        <w:rPr>
          <w:rFonts w:ascii="Arial" w:hAnsi="Arial" w:cs="Arial"/>
        </w:rPr>
        <w:t>05-02</w:t>
      </w:r>
      <w:r w:rsidR="00B823A4">
        <w:rPr>
          <w:rFonts w:ascii="Arial" w:hAnsi="Arial" w:cs="Arial"/>
        </w:rPr>
        <w:t xml:space="preserve"> Nr.</w:t>
      </w:r>
      <w:r w:rsidR="00C13BDE">
        <w:rPr>
          <w:rFonts w:ascii="Arial" w:hAnsi="Arial" w:cs="Arial"/>
        </w:rPr>
        <w:t xml:space="preserve"> </w:t>
      </w:r>
      <w:r w:rsidR="00B823A4">
        <w:rPr>
          <w:rFonts w:ascii="Arial" w:hAnsi="Arial" w:cs="Arial"/>
        </w:rPr>
        <w:t>AS-694</w:t>
      </w:r>
      <w:r w:rsidRPr="00EB57AC">
        <w:rPr>
          <w:rFonts w:ascii="Arial" w:hAnsi="Arial" w:cs="Arial"/>
        </w:rPr>
        <w:t xml:space="preserve"> nustatyta, kad Klaipėdos rajono savivaldybė maršruto nuostoliams kompensuoti skiria ne daugiau kaip 30 242,81 Eur per metus. </w:t>
      </w:r>
      <w:r w:rsidR="00C13BDE" w:rsidRPr="00C13BDE">
        <w:rPr>
          <w:rFonts w:ascii="Arial" w:hAnsi="Arial" w:cs="Arial"/>
        </w:rPr>
        <w:t>Įvertinus maršruto ridos pokyčius, išaugusį kuro kainos pokytį ir nuo 2025 m. gruodžio mėn.</w:t>
      </w:r>
    </w:p>
    <w:p w14:paraId="0D9AC5CD" w14:textId="77777777" w:rsidR="00C13BDE" w:rsidRDefault="00C13BDE" w:rsidP="007C5DBC">
      <w:pPr>
        <w:tabs>
          <w:tab w:val="left" w:pos="1134"/>
          <w:tab w:val="left" w:pos="1418"/>
          <w:tab w:val="left" w:pos="1701"/>
        </w:tabs>
        <w:spacing w:line="276" w:lineRule="auto"/>
        <w:jc w:val="both"/>
        <w:rPr>
          <w:rFonts w:ascii="Arial" w:hAnsi="Arial" w:cs="Arial"/>
        </w:rPr>
      </w:pPr>
      <w:r w:rsidRPr="00C13BDE">
        <w:rPr>
          <w:rFonts w:ascii="Arial" w:hAnsi="Arial" w:cs="Arial"/>
        </w:rPr>
        <w:t>iki 2026 m. birželio mėn. panaudotas lėšas prognozuojama, kad Sutarties 8.1, 8.2 ir 8.3 punktuose</w:t>
      </w:r>
      <w:r>
        <w:rPr>
          <w:rFonts w:ascii="Arial" w:hAnsi="Arial" w:cs="Arial"/>
        </w:rPr>
        <w:t xml:space="preserve"> </w:t>
      </w:r>
      <w:r w:rsidRPr="00C13BDE">
        <w:rPr>
          <w:rFonts w:ascii="Arial" w:hAnsi="Arial" w:cs="Arial"/>
        </w:rPr>
        <w:t>numatytų lėšų nepakaks kompensuoti Įgaliotinio metiniams patirtiems nuostoliams</w:t>
      </w:r>
      <w:r>
        <w:rPr>
          <w:rFonts w:ascii="Arial" w:hAnsi="Arial" w:cs="Arial"/>
        </w:rPr>
        <w:t xml:space="preserve">. </w:t>
      </w:r>
      <w:r w:rsidRPr="00EB57AC">
        <w:rPr>
          <w:rFonts w:ascii="Arial" w:hAnsi="Arial" w:cs="Arial"/>
        </w:rPr>
        <w:t>Todėl VšĮ „Klaipėdos keleivinis transportas“ siūlo patikslinti maksimalią</w:t>
      </w:r>
      <w:r>
        <w:rPr>
          <w:rFonts w:ascii="Arial" w:hAnsi="Arial" w:cs="Arial"/>
        </w:rPr>
        <w:t xml:space="preserve">  </w:t>
      </w:r>
      <w:r w:rsidRPr="00EB57AC">
        <w:rPr>
          <w:rFonts w:ascii="Arial" w:hAnsi="Arial" w:cs="Arial"/>
        </w:rPr>
        <w:t>Klaipėdos rajono savivaldybės kompensuojamą sumą ir ją padidinti iki 47 000 Eur.</w:t>
      </w:r>
    </w:p>
    <w:p w14:paraId="232F8A5D" w14:textId="55173D41" w:rsidR="007C5DBC" w:rsidRDefault="00C13BDE" w:rsidP="007C5DBC">
      <w:pPr>
        <w:tabs>
          <w:tab w:val="left" w:pos="1134"/>
          <w:tab w:val="left" w:pos="1418"/>
          <w:tab w:val="left" w:pos="1701"/>
        </w:tabs>
        <w:spacing w:line="276" w:lineRule="auto"/>
        <w:jc w:val="both"/>
        <w:rPr>
          <w:rFonts w:ascii="Arial" w:hAnsi="Arial" w:cs="Arial"/>
        </w:rPr>
      </w:pPr>
      <w:r>
        <w:rPr>
          <w:rFonts w:ascii="Arial" w:hAnsi="Arial" w:cs="Arial"/>
        </w:rPr>
        <w:tab/>
        <w:t>P</w:t>
      </w:r>
      <w:r w:rsidR="007C5DBC" w:rsidRPr="00EB57AC">
        <w:rPr>
          <w:rFonts w:ascii="Arial" w:hAnsi="Arial" w:cs="Arial"/>
        </w:rPr>
        <w:t>agal VšĮ „Klaipėdos keleivinis transportas“ pateiktus duomenis, 2026 m. birželio mėn. pabaigoje iš šios sumos jau buvo panaudota 29 911,64 Eur</w:t>
      </w:r>
      <w:r w:rsidR="00EE4592">
        <w:rPr>
          <w:rFonts w:ascii="Arial" w:hAnsi="Arial" w:cs="Arial"/>
        </w:rPr>
        <w:t xml:space="preserve"> (</w:t>
      </w:r>
      <w:r w:rsidR="007C5DBC" w:rsidRPr="00EB57AC">
        <w:rPr>
          <w:rFonts w:ascii="Arial" w:hAnsi="Arial" w:cs="Arial"/>
        </w:rPr>
        <w:t>likutis sudar</w:t>
      </w:r>
      <w:r w:rsidR="00EE4592">
        <w:rPr>
          <w:rFonts w:ascii="Arial" w:hAnsi="Arial" w:cs="Arial"/>
        </w:rPr>
        <w:t>o</w:t>
      </w:r>
      <w:r w:rsidR="007C5DBC" w:rsidRPr="00EB57AC">
        <w:rPr>
          <w:rFonts w:ascii="Arial" w:hAnsi="Arial" w:cs="Arial"/>
        </w:rPr>
        <w:t xml:space="preserve"> tik 331,17 Eur</w:t>
      </w:r>
      <w:r w:rsidR="00EE4592">
        <w:rPr>
          <w:rFonts w:ascii="Arial" w:hAnsi="Arial" w:cs="Arial"/>
        </w:rPr>
        <w:t>.)</w:t>
      </w:r>
      <w:r w:rsidR="007C5DBC" w:rsidRPr="00EB57AC">
        <w:rPr>
          <w:rFonts w:ascii="Arial" w:hAnsi="Arial" w:cs="Arial"/>
        </w:rPr>
        <w:t>.</w:t>
      </w:r>
    </w:p>
    <w:p w14:paraId="7E511AA9" w14:textId="16FDFF50" w:rsidR="00012C68" w:rsidRDefault="00C13BDE" w:rsidP="00EB57AC">
      <w:pPr>
        <w:tabs>
          <w:tab w:val="left" w:pos="1134"/>
          <w:tab w:val="left" w:pos="1418"/>
          <w:tab w:val="left" w:pos="1701"/>
        </w:tabs>
        <w:spacing w:line="276" w:lineRule="auto"/>
        <w:jc w:val="both"/>
        <w:rPr>
          <w:rFonts w:ascii="Arial" w:hAnsi="Arial" w:cs="Arial"/>
        </w:rPr>
      </w:pPr>
      <w:r>
        <w:rPr>
          <w:rFonts w:ascii="Arial" w:hAnsi="Arial" w:cs="Arial"/>
        </w:rPr>
        <w:tab/>
      </w:r>
      <w:r w:rsidR="00012C68" w:rsidRPr="00012C68">
        <w:rPr>
          <w:rFonts w:ascii="Arial" w:hAnsi="Arial" w:cs="Arial"/>
        </w:rPr>
        <w:t>Atsižvelgiant į 2026 m. rugpjūčio 5 d. Darbo grupės, nagrinėjančios klausimus, susijusius su keleivių vežimu vietinio susisiekimo maršrutais, pasitarimo metu priimtą sprendimą, Tarybai teikiama informacija apie papildomų lėšų poreikį maršruto finansavimui. Darbo grupė pritarė, kad, vadovaujantis Sutarties 8.4 punkto nuostatomis, numatyt</w:t>
      </w:r>
      <w:r w:rsidR="00F02C3D">
        <w:rPr>
          <w:rFonts w:ascii="Arial" w:hAnsi="Arial" w:cs="Arial"/>
        </w:rPr>
        <w:t>a</w:t>
      </w:r>
      <w:r w:rsidR="00012C68" w:rsidRPr="00012C68">
        <w:rPr>
          <w:rFonts w:ascii="Arial" w:hAnsi="Arial" w:cs="Arial"/>
        </w:rPr>
        <w:t xml:space="preserve"> Klaipėdos rajono savivaldybės administracijos kompensuojam</w:t>
      </w:r>
      <w:r w:rsidR="00012C68">
        <w:rPr>
          <w:rFonts w:ascii="Arial" w:hAnsi="Arial" w:cs="Arial"/>
        </w:rPr>
        <w:t>a</w:t>
      </w:r>
      <w:r w:rsidR="00012C68" w:rsidRPr="00012C68">
        <w:rPr>
          <w:rFonts w:ascii="Arial" w:hAnsi="Arial" w:cs="Arial"/>
        </w:rPr>
        <w:t xml:space="preserve"> sum</w:t>
      </w:r>
      <w:r w:rsidR="00012C68">
        <w:rPr>
          <w:rFonts w:ascii="Arial" w:hAnsi="Arial" w:cs="Arial"/>
        </w:rPr>
        <w:t>a</w:t>
      </w:r>
      <w:r w:rsidR="00012C68" w:rsidRPr="00012C68">
        <w:rPr>
          <w:rFonts w:ascii="Arial" w:hAnsi="Arial" w:cs="Arial"/>
        </w:rPr>
        <w:t xml:space="preserve"> būtų padidint</w:t>
      </w:r>
      <w:r w:rsidR="00012C68">
        <w:rPr>
          <w:rFonts w:ascii="Arial" w:hAnsi="Arial" w:cs="Arial"/>
        </w:rPr>
        <w:t>a</w:t>
      </w:r>
      <w:r w:rsidR="00012C68" w:rsidRPr="00012C68">
        <w:rPr>
          <w:rFonts w:ascii="Arial" w:hAnsi="Arial" w:cs="Arial"/>
        </w:rPr>
        <w:t xml:space="preserve"> iki 47 000 Eur. Papildomą lėšų poreikį 2026 metams siūloma numatyti tikslinant Klaipėdos rajono savivaldybės strateginį veiklos planą ir savivaldybės biudžetą.</w:t>
      </w:r>
    </w:p>
    <w:p w14:paraId="08651081" w14:textId="56F714F1" w:rsidR="00EB57AC" w:rsidRDefault="009C2E38" w:rsidP="00EB57AC">
      <w:pPr>
        <w:tabs>
          <w:tab w:val="left" w:pos="1134"/>
          <w:tab w:val="left" w:pos="1418"/>
          <w:tab w:val="left" w:pos="1701"/>
        </w:tabs>
        <w:spacing w:line="276" w:lineRule="auto"/>
        <w:jc w:val="both"/>
        <w:rPr>
          <w:rFonts w:ascii="Arial" w:hAnsi="Arial" w:cs="Arial"/>
        </w:rPr>
      </w:pPr>
      <w:r>
        <w:rPr>
          <w:rFonts w:ascii="Arial" w:hAnsi="Arial" w:cs="Arial"/>
        </w:rPr>
        <w:tab/>
      </w:r>
      <w:r w:rsidR="00EB57AC" w:rsidRPr="00EB57AC">
        <w:rPr>
          <w:rFonts w:ascii="Arial" w:hAnsi="Arial" w:cs="Arial"/>
        </w:rPr>
        <w:t>PRIDEDAMA</w:t>
      </w:r>
      <w:r>
        <w:rPr>
          <w:rFonts w:ascii="Arial" w:hAnsi="Arial" w:cs="Arial"/>
        </w:rPr>
        <w:t xml:space="preserve">. </w:t>
      </w:r>
      <w:r w:rsidR="00EB57AC" w:rsidRPr="00EB57AC">
        <w:rPr>
          <w:rFonts w:ascii="Arial" w:hAnsi="Arial" w:cs="Arial"/>
        </w:rPr>
        <w:t>VšĮ „Klaipėdos keleivinis transportas“ 2026-07-28 rašto Nr. S5-634 „Dėl sutarties vykdymo“ kopija.</w:t>
      </w:r>
    </w:p>
    <w:p w14:paraId="2A05A488" w14:textId="05A70111" w:rsidR="009F4AD9" w:rsidRDefault="009F4AD9" w:rsidP="00BC2956">
      <w:pPr>
        <w:tabs>
          <w:tab w:val="left" w:pos="1134"/>
          <w:tab w:val="left" w:pos="1418"/>
          <w:tab w:val="left" w:pos="1701"/>
        </w:tabs>
        <w:spacing w:line="276" w:lineRule="auto"/>
        <w:jc w:val="both"/>
        <w:rPr>
          <w:rFonts w:ascii="Arial" w:hAnsi="Arial" w:cs="Arial"/>
        </w:rPr>
      </w:pPr>
    </w:p>
    <w:p w14:paraId="1B167DE7" w14:textId="77777777" w:rsidR="009C2E38" w:rsidRPr="00570B69" w:rsidRDefault="009C2E38" w:rsidP="00BC2956">
      <w:pPr>
        <w:tabs>
          <w:tab w:val="left" w:pos="1134"/>
          <w:tab w:val="left" w:pos="1418"/>
          <w:tab w:val="left" w:pos="1701"/>
        </w:tabs>
        <w:spacing w:line="276" w:lineRule="auto"/>
        <w:jc w:val="both"/>
        <w:rPr>
          <w:rFonts w:ascii="Arial" w:hAnsi="Arial" w:cs="Arial"/>
        </w:rPr>
      </w:pPr>
    </w:p>
    <w:p w14:paraId="0E943D16" w14:textId="3272E845" w:rsidR="009C2E38" w:rsidRDefault="002B6759" w:rsidP="000E5AF4">
      <w:pPr>
        <w:tabs>
          <w:tab w:val="left" w:pos="1134"/>
          <w:tab w:val="left" w:pos="1418"/>
          <w:tab w:val="left" w:pos="1701"/>
        </w:tabs>
        <w:spacing w:line="276" w:lineRule="auto"/>
        <w:jc w:val="both"/>
        <w:rPr>
          <w:rFonts w:ascii="Arial" w:hAnsi="Arial" w:cs="Arial"/>
        </w:rPr>
      </w:pPr>
      <w:r w:rsidRPr="00570B69">
        <w:rPr>
          <w:rFonts w:ascii="Arial" w:hAnsi="Arial" w:cs="Arial"/>
        </w:rPr>
        <w:t xml:space="preserve">Direktorius           </w:t>
      </w:r>
      <w:r w:rsidR="005D4163" w:rsidRPr="00570B69">
        <w:rPr>
          <w:rFonts w:ascii="Arial" w:hAnsi="Arial" w:cs="Arial"/>
        </w:rPr>
        <w:t xml:space="preserve">            </w:t>
      </w:r>
      <w:r w:rsidR="00C757D8" w:rsidRPr="00570B69">
        <w:rPr>
          <w:rFonts w:ascii="Arial" w:hAnsi="Arial" w:cs="Arial"/>
        </w:rPr>
        <w:t xml:space="preserve">  </w:t>
      </w:r>
      <w:r w:rsidR="00F166D0" w:rsidRPr="00570B69">
        <w:rPr>
          <w:rFonts w:ascii="Arial" w:hAnsi="Arial" w:cs="Arial"/>
        </w:rPr>
        <w:t xml:space="preserve"> </w:t>
      </w:r>
      <w:r w:rsidR="00F166D0" w:rsidRPr="00570B69">
        <w:rPr>
          <w:rFonts w:ascii="Arial" w:hAnsi="Arial" w:cs="Arial"/>
        </w:rPr>
        <w:tab/>
      </w:r>
      <w:r w:rsidR="00F166D0" w:rsidRPr="00570B69">
        <w:rPr>
          <w:rFonts w:ascii="Arial" w:hAnsi="Arial" w:cs="Arial"/>
        </w:rPr>
        <w:tab/>
      </w:r>
      <w:r w:rsidR="00C757D8" w:rsidRPr="00570B69">
        <w:rPr>
          <w:rFonts w:ascii="Arial" w:hAnsi="Arial" w:cs="Arial"/>
        </w:rPr>
        <w:t xml:space="preserve">                      </w:t>
      </w:r>
      <w:r w:rsidR="005D4163" w:rsidRPr="00570B69">
        <w:rPr>
          <w:rFonts w:ascii="Arial" w:hAnsi="Arial" w:cs="Arial"/>
        </w:rPr>
        <w:t xml:space="preserve">        </w:t>
      </w:r>
      <w:r w:rsidR="0080792B">
        <w:rPr>
          <w:rFonts w:ascii="Arial" w:hAnsi="Arial" w:cs="Arial"/>
        </w:rPr>
        <w:t>Jevgenijus Bard</w:t>
      </w:r>
    </w:p>
    <w:p w14:paraId="572B58BB" w14:textId="77777777" w:rsidR="00D5696A" w:rsidRPr="00D5696A" w:rsidRDefault="00D5696A" w:rsidP="000E5AF4">
      <w:pPr>
        <w:tabs>
          <w:tab w:val="left" w:pos="1134"/>
          <w:tab w:val="left" w:pos="1418"/>
          <w:tab w:val="left" w:pos="1701"/>
        </w:tabs>
        <w:spacing w:line="276" w:lineRule="auto"/>
        <w:jc w:val="both"/>
        <w:rPr>
          <w:rFonts w:ascii="Arial" w:hAnsi="Arial" w:cs="Arial"/>
          <w:sz w:val="16"/>
          <w:szCs w:val="16"/>
        </w:rPr>
      </w:pPr>
    </w:p>
    <w:p w14:paraId="1045058B" w14:textId="3F68B6F7" w:rsidR="00EE31D4" w:rsidRPr="000E5AF4" w:rsidRDefault="006B56E0" w:rsidP="000E5AF4">
      <w:pPr>
        <w:tabs>
          <w:tab w:val="left" w:pos="1134"/>
          <w:tab w:val="left" w:pos="1418"/>
          <w:tab w:val="left" w:pos="1701"/>
        </w:tabs>
        <w:spacing w:line="276" w:lineRule="auto"/>
        <w:jc w:val="both"/>
        <w:rPr>
          <w:rFonts w:ascii="Arial" w:hAnsi="Arial" w:cs="Arial"/>
        </w:rPr>
      </w:pPr>
      <w:r>
        <w:rPr>
          <w:rFonts w:ascii="Arial" w:hAnsi="Arial" w:cs="Arial"/>
        </w:rPr>
        <w:t>Kristina Jokubaitytė</w:t>
      </w:r>
    </w:p>
    <w:p w14:paraId="69FFC18C" w14:textId="430EB1B1" w:rsidR="00DD22F4" w:rsidRPr="000E5AF4" w:rsidRDefault="00630EEA" w:rsidP="000E5AF4">
      <w:pPr>
        <w:tabs>
          <w:tab w:val="left" w:pos="1134"/>
          <w:tab w:val="left" w:pos="1418"/>
          <w:tab w:val="left" w:pos="1701"/>
        </w:tabs>
        <w:spacing w:line="276" w:lineRule="auto"/>
        <w:jc w:val="both"/>
        <w:rPr>
          <w:rStyle w:val="Hipersaitas"/>
          <w:rFonts w:ascii="Arial" w:hAnsi="Arial" w:cs="Arial"/>
          <w:color w:val="auto"/>
          <w:u w:val="none"/>
        </w:rPr>
      </w:pPr>
      <w:r w:rsidRPr="000E5AF4">
        <w:rPr>
          <w:rFonts w:ascii="Arial" w:hAnsi="Arial" w:cs="Arial"/>
        </w:rPr>
        <w:t>Rita Rudgalvienė</w:t>
      </w:r>
      <w:r w:rsidR="002100E9" w:rsidRPr="000E5AF4">
        <w:rPr>
          <w:rFonts w:ascii="Arial" w:hAnsi="Arial" w:cs="Arial"/>
        </w:rPr>
        <w:t>, tel.</w:t>
      </w:r>
      <w:r w:rsidR="00E61F93" w:rsidRPr="000E5AF4">
        <w:rPr>
          <w:rFonts w:ascii="Arial" w:hAnsi="Arial" w:cs="Arial"/>
        </w:rPr>
        <w:t xml:space="preserve"> </w:t>
      </w:r>
      <w:r w:rsidR="00932A8D">
        <w:rPr>
          <w:rFonts w:ascii="Arial" w:hAnsi="Arial" w:cs="Arial"/>
        </w:rPr>
        <w:t>+370</w:t>
      </w:r>
      <w:r w:rsidR="00E61F93" w:rsidRPr="000E5AF4">
        <w:rPr>
          <w:rFonts w:ascii="Arial" w:hAnsi="Arial" w:cs="Arial"/>
        </w:rPr>
        <w:t> 610 40 855</w:t>
      </w:r>
      <w:r w:rsidR="006073A2" w:rsidRPr="000E5AF4">
        <w:rPr>
          <w:rFonts w:ascii="Arial" w:hAnsi="Arial" w:cs="Arial"/>
        </w:rPr>
        <w:t xml:space="preserve">, </w:t>
      </w:r>
      <w:r w:rsidR="002100E9" w:rsidRPr="000E5AF4">
        <w:rPr>
          <w:rFonts w:ascii="Arial" w:hAnsi="Arial" w:cs="Arial"/>
        </w:rPr>
        <w:t>el. p.</w:t>
      </w:r>
      <w:r w:rsidRPr="000E5AF4">
        <w:rPr>
          <w:rFonts w:ascii="Arial" w:hAnsi="Arial" w:cs="Arial"/>
        </w:rPr>
        <w:t xml:space="preserve"> </w:t>
      </w:r>
      <w:hyperlink r:id="rId9" w:history="1">
        <w:r w:rsidRPr="000E5AF4">
          <w:rPr>
            <w:rStyle w:val="Hipersaitas"/>
            <w:rFonts w:ascii="Arial" w:hAnsi="Arial" w:cs="Arial"/>
          </w:rPr>
          <w:t>rita.rudgalviene@klaipedos-r.lt</w:t>
        </w:r>
      </w:hyperlink>
    </w:p>
    <w:p w14:paraId="6996E6DA" w14:textId="77777777" w:rsidR="00733C69" w:rsidRPr="00142E81" w:rsidRDefault="00733C69" w:rsidP="003063A4">
      <w:pPr>
        <w:tabs>
          <w:tab w:val="left" w:pos="1134"/>
          <w:tab w:val="left" w:pos="1418"/>
          <w:tab w:val="left" w:pos="1701"/>
        </w:tabs>
        <w:jc w:val="both"/>
        <w:rPr>
          <w:rFonts w:ascii="Arial" w:hAnsi="Arial" w:cs="Arial"/>
          <w:color w:val="0000FF"/>
          <w:u w:val="single"/>
        </w:rPr>
      </w:pPr>
    </w:p>
    <w:sectPr w:rsidR="00733C69" w:rsidRPr="00142E81" w:rsidSect="00C757D8">
      <w:footerReference w:type="first" r:id="rId10"/>
      <w:type w:val="continuous"/>
      <w:pgSz w:w="11906" w:h="16838" w:code="9"/>
      <w:pgMar w:top="1134" w:right="567" w:bottom="1134" w:left="1701"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75DDE" w14:textId="77777777" w:rsidR="00731852" w:rsidRDefault="00731852" w:rsidP="00F3669A">
      <w:r>
        <w:separator/>
      </w:r>
    </w:p>
  </w:endnote>
  <w:endnote w:type="continuationSeparator" w:id="0">
    <w:p w14:paraId="3824BB64" w14:textId="77777777" w:rsidR="00731852" w:rsidRDefault="00731852"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0E974" w14:textId="77777777" w:rsidR="003063A4" w:rsidRDefault="003063A4" w:rsidP="003063A4">
    <w:pPr>
      <w:pStyle w:val="Porat"/>
      <w:tabs>
        <w:tab w:val="clear" w:pos="4680"/>
        <w:tab w:val="clear" w:pos="9360"/>
        <w:tab w:val="left" w:pos="2730"/>
      </w:tabs>
      <w:rPr>
        <w:sz w:val="20"/>
        <w:szCs w:val="20"/>
        <w:lang w:val="en-US"/>
      </w:rPr>
    </w:pPr>
    <w:r>
      <w:rPr>
        <w:noProof/>
        <w:lang w:eastAsia="lt-LT"/>
      </w:rPr>
      <mc:AlternateContent>
        <mc:Choice Requires="wps">
          <w:drawing>
            <wp:anchor distT="0" distB="0" distL="114300" distR="114300" simplePos="0" relativeHeight="251664384" behindDoc="0" locked="0" layoutInCell="1" allowOverlap="1" wp14:anchorId="2B3C0EE1" wp14:editId="74C7FEF5">
              <wp:simplePos x="0" y="0"/>
              <wp:positionH relativeFrom="margin">
                <wp:posOffset>-738505</wp:posOffset>
              </wp:positionH>
              <wp:positionV relativeFrom="paragraph">
                <wp:posOffset>156211</wp:posOffset>
              </wp:positionV>
              <wp:extent cx="7239000" cy="19050"/>
              <wp:effectExtent l="0" t="0" r="19050" b="19050"/>
              <wp:wrapNone/>
              <wp:docPr id="3" name="Tiesioji jungtis 3"/>
              <wp:cNvGraphicFramePr/>
              <a:graphic xmlns:a="http://schemas.openxmlformats.org/drawingml/2006/main">
                <a:graphicData uri="http://schemas.microsoft.com/office/word/2010/wordprocessingShape">
                  <wps:wsp>
                    <wps:cNvCnPr/>
                    <wps:spPr>
                      <a:xfrm>
                        <a:off x="0" y="0"/>
                        <a:ext cx="7239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BB9656" id="Tiesioji jungtis 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" strokecolor="black [3200]" strokeweight=".5pt">
              <v:stroke joinstyle="miter"/>
              <w10:wrap anchorx="margin"/>
            </v:line>
          </w:pict>
        </mc:Fallback>
      </mc:AlternateContent>
    </w:r>
  </w:p>
  <w:p w14:paraId="5BC8D55D" w14:textId="77777777" w:rsidR="003063A4" w:rsidRDefault="003063A4" w:rsidP="003063A4">
    <w:pPr>
      <w:pStyle w:val="Porat"/>
      <w:tabs>
        <w:tab w:val="clear" w:pos="4680"/>
        <w:tab w:val="clear" w:pos="9360"/>
        <w:tab w:val="left" w:pos="2730"/>
      </w:tabs>
      <w:ind w:hanging="1134"/>
      <w:rPr>
        <w:sz w:val="20"/>
        <w:szCs w:val="20"/>
        <w:lang w:val="en-US"/>
      </w:rPr>
    </w:pPr>
    <w:r>
      <w:rPr>
        <w:noProof/>
        <w:lang w:eastAsia="lt-LT"/>
      </w:rPr>
      <w:drawing>
        <wp:anchor distT="0" distB="0" distL="114300" distR="114300" simplePos="0" relativeHeight="251665408" behindDoc="1" locked="0" layoutInCell="1" allowOverlap="1" wp14:anchorId="1CDA63EB" wp14:editId="0137E79F">
          <wp:simplePos x="0" y="0"/>
          <wp:positionH relativeFrom="margin">
            <wp:posOffset>4738370</wp:posOffset>
          </wp:positionH>
          <wp:positionV relativeFrom="paragraph">
            <wp:posOffset>5080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2AE42E7" w14:textId="1CD72E1D" w:rsidR="003063A4" w:rsidRPr="006073A2" w:rsidRDefault="00733C69" w:rsidP="003063A4">
    <w:pPr>
      <w:pStyle w:val="Porat"/>
      <w:tabs>
        <w:tab w:val="clear" w:pos="4680"/>
        <w:tab w:val="clear" w:pos="9360"/>
        <w:tab w:val="left" w:pos="2730"/>
      </w:tabs>
      <w:ind w:hanging="1134"/>
      <w:rPr>
        <w:sz w:val="20"/>
        <w:szCs w:val="20"/>
      </w:rPr>
    </w:pPr>
    <w:r>
      <w:rPr>
        <w:sz w:val="20"/>
        <w:szCs w:val="20"/>
      </w:rPr>
      <w:t xml:space="preserve">        </w:t>
    </w:r>
    <w:r w:rsidR="003063A4" w:rsidRPr="006073A2">
      <w:rPr>
        <w:sz w:val="20"/>
        <w:szCs w:val="20"/>
      </w:rPr>
      <w:t>Biudžetinė įstaiga</w:t>
    </w:r>
    <w:r w:rsidR="003063A4" w:rsidRPr="006073A2">
      <w:rPr>
        <w:sz w:val="20"/>
        <w:szCs w:val="20"/>
      </w:rPr>
      <w:tab/>
    </w:r>
    <w:r w:rsidR="003063A4">
      <w:rPr>
        <w:sz w:val="20"/>
        <w:szCs w:val="20"/>
      </w:rPr>
      <w:tab/>
    </w:r>
    <w:r w:rsidR="003063A4" w:rsidRPr="006073A2">
      <w:rPr>
        <w:sz w:val="20"/>
        <w:szCs w:val="20"/>
      </w:rPr>
      <w:t>Duomenys kaupiami ir saugomi</w:t>
    </w:r>
    <w:r w:rsidR="003063A4">
      <w:rPr>
        <w:sz w:val="20"/>
        <w:szCs w:val="20"/>
      </w:rPr>
      <w:t xml:space="preserve">                         </w:t>
    </w:r>
  </w:p>
  <w:p w14:paraId="324963E5" w14:textId="1161B0B6" w:rsidR="003063A4" w:rsidRPr="006073A2" w:rsidRDefault="00733C69" w:rsidP="003063A4">
    <w:pPr>
      <w:pStyle w:val="Porat"/>
      <w:tabs>
        <w:tab w:val="clear" w:pos="4680"/>
        <w:tab w:val="clear" w:pos="9360"/>
        <w:tab w:val="left" w:pos="2730"/>
        <w:tab w:val="left" w:pos="9126"/>
      </w:tabs>
      <w:ind w:hanging="1134"/>
      <w:rPr>
        <w:sz w:val="20"/>
        <w:szCs w:val="20"/>
      </w:rPr>
    </w:pPr>
    <w:r>
      <w:rPr>
        <w:sz w:val="20"/>
        <w:szCs w:val="20"/>
      </w:rPr>
      <w:t xml:space="preserve">        </w:t>
    </w:r>
    <w:r w:rsidR="003063A4" w:rsidRPr="006073A2">
      <w:rPr>
        <w:sz w:val="20"/>
        <w:szCs w:val="20"/>
      </w:rPr>
      <w:t>Klaipėdos g. 2, LT-96130,  Gargždai</w:t>
    </w:r>
    <w:r w:rsidR="003063A4" w:rsidRPr="006073A2">
      <w:rPr>
        <w:sz w:val="20"/>
        <w:szCs w:val="20"/>
      </w:rPr>
      <w:tab/>
    </w:r>
    <w:r w:rsidR="003063A4">
      <w:rPr>
        <w:sz w:val="20"/>
        <w:szCs w:val="20"/>
      </w:rPr>
      <w:t xml:space="preserve">                       </w:t>
    </w:r>
    <w:r w:rsidR="003063A4" w:rsidRPr="006073A2">
      <w:rPr>
        <w:sz w:val="20"/>
        <w:szCs w:val="20"/>
      </w:rPr>
      <w:t>Juridinių asmenų registre</w:t>
    </w:r>
    <w:r w:rsidR="003063A4" w:rsidRPr="006073A2">
      <w:rPr>
        <w:sz w:val="20"/>
        <w:szCs w:val="20"/>
      </w:rPr>
      <w:tab/>
    </w:r>
  </w:p>
  <w:p w14:paraId="448A2913" w14:textId="26E1E4AE" w:rsidR="003063A4" w:rsidRPr="006073A2" w:rsidRDefault="00733C69" w:rsidP="003063A4">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003063A4" w:rsidRPr="006073A2">
      <w:rPr>
        <w:sz w:val="20"/>
        <w:szCs w:val="20"/>
      </w:rPr>
      <w:t xml:space="preserve">Tel. </w:t>
    </w:r>
    <w:r w:rsidR="00701F28">
      <w:rPr>
        <w:sz w:val="20"/>
        <w:szCs w:val="20"/>
      </w:rPr>
      <w:t xml:space="preserve">+730  46 </w:t>
    </w:r>
    <w:r w:rsidR="003063A4" w:rsidRPr="006073A2">
      <w:rPr>
        <w:sz w:val="20"/>
        <w:szCs w:val="20"/>
      </w:rPr>
      <w:t xml:space="preserve">42 11 16 </w:t>
    </w:r>
    <w:r w:rsidR="003063A4" w:rsidRPr="006073A2">
      <w:rPr>
        <w:sz w:val="20"/>
        <w:szCs w:val="20"/>
      </w:rPr>
      <w:tab/>
    </w:r>
    <w:r w:rsidR="003063A4">
      <w:rPr>
        <w:sz w:val="20"/>
        <w:szCs w:val="20"/>
      </w:rPr>
      <w:t xml:space="preserve">                       </w:t>
    </w:r>
    <w:r w:rsidR="003063A4" w:rsidRPr="006073A2">
      <w:rPr>
        <w:sz w:val="20"/>
        <w:szCs w:val="20"/>
      </w:rPr>
      <w:t xml:space="preserve">Kodas </w:t>
    </w:r>
    <w:r w:rsidR="003063A4" w:rsidRPr="006073A2">
      <w:rPr>
        <w:sz w:val="20"/>
        <w:szCs w:val="20"/>
        <w:shd w:val="clear" w:color="auto" w:fill="FFFFFF"/>
      </w:rPr>
      <w:t> 188773688</w:t>
    </w:r>
  </w:p>
  <w:p w14:paraId="56C99FA4" w14:textId="071239BB" w:rsidR="003063A4" w:rsidRPr="00F02C3D" w:rsidRDefault="00733C69" w:rsidP="00733C69">
    <w:pPr>
      <w:pStyle w:val="Porat"/>
      <w:tabs>
        <w:tab w:val="right" w:pos="9638"/>
      </w:tabs>
      <w:ind w:hanging="1134"/>
      <w:rPr>
        <w:lang w:val="es-ES"/>
      </w:rPr>
    </w:pPr>
    <w:r>
      <w:rPr>
        <w:sz w:val="20"/>
        <w:szCs w:val="20"/>
      </w:rPr>
      <w:t xml:space="preserve">        </w:t>
    </w:r>
    <w:r w:rsidR="003063A4" w:rsidRPr="006073A2">
      <w:rPr>
        <w:sz w:val="20"/>
        <w:szCs w:val="20"/>
      </w:rPr>
      <w:t xml:space="preserve">El. paštas </w:t>
    </w:r>
    <w:hyperlink r:id="rId2" w:history="1">
      <w:r w:rsidR="003063A4" w:rsidRPr="006073A2">
        <w:rPr>
          <w:rStyle w:val="Hipersaitas"/>
          <w:sz w:val="20"/>
          <w:szCs w:val="20"/>
        </w:rPr>
        <w:t>savivaldybe@klaipedos-r.lt</w:t>
      </w:r>
    </w:hyperlink>
    <w:r w:rsidR="003063A4" w:rsidRPr="006073A2">
      <w:rPr>
        <w:sz w:val="20"/>
        <w:szCs w:val="20"/>
      </w:rPr>
      <w:t xml:space="preserve">                </w:t>
    </w:r>
    <w:r w:rsidR="003063A4">
      <w:rPr>
        <w:sz w:val="20"/>
        <w:szCs w:val="20"/>
      </w:rPr>
      <w:t xml:space="preserve">                </w:t>
    </w:r>
    <w:r w:rsidR="003063A4" w:rsidRPr="006073A2">
      <w:rPr>
        <w:sz w:val="20"/>
        <w:szCs w:val="20"/>
      </w:rPr>
      <w:t>www.klaipedos-r.lt</w:t>
    </w:r>
    <w:r w:rsidR="003063A4" w:rsidRPr="006073A2">
      <w:tab/>
    </w:r>
    <w:r w:rsidR="003063A4" w:rsidRPr="00F02C3D">
      <w:rPr>
        <w:lang w:val="es-ES"/>
      </w:rPr>
      <w:tab/>
    </w:r>
    <w:r w:rsidR="003063A4" w:rsidRPr="00F02C3D">
      <w:rPr>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6F046" w14:textId="77777777" w:rsidR="00731852" w:rsidRDefault="00731852" w:rsidP="00F3669A">
      <w:r>
        <w:separator/>
      </w:r>
    </w:p>
  </w:footnote>
  <w:footnote w:type="continuationSeparator" w:id="0">
    <w:p w14:paraId="1D07BB8F" w14:textId="77777777" w:rsidR="00731852" w:rsidRDefault="00731852"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A1175"/>
    <w:multiLevelType w:val="hybridMultilevel"/>
    <w:tmpl w:val="DB608B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553A6241"/>
    <w:multiLevelType w:val="hybridMultilevel"/>
    <w:tmpl w:val="1770916E"/>
    <w:lvl w:ilvl="0" w:tplc="D9E2703C">
      <w:start w:val="1"/>
      <w:numFmt w:val="decimal"/>
      <w:lvlText w:val="%1."/>
      <w:lvlJc w:val="left"/>
      <w:pPr>
        <w:ind w:left="1500" w:hanging="360"/>
      </w:pPr>
      <w:rPr>
        <w:rFonts w:hint="default"/>
      </w:rPr>
    </w:lvl>
    <w:lvl w:ilvl="1" w:tplc="04270019">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70D744E5"/>
    <w:multiLevelType w:val="hybridMultilevel"/>
    <w:tmpl w:val="EA86B9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62442">
    <w:abstractNumId w:val="1"/>
  </w:num>
  <w:num w:numId="2" w16cid:durableId="877402021">
    <w:abstractNumId w:val="2"/>
  </w:num>
  <w:num w:numId="3" w16cid:durableId="639772691">
    <w:abstractNumId w:val="4"/>
  </w:num>
  <w:num w:numId="4" w16cid:durableId="1189762348">
    <w:abstractNumId w:val="7"/>
  </w:num>
  <w:num w:numId="5" w16cid:durableId="1121416347">
    <w:abstractNumId w:val="3"/>
  </w:num>
  <w:num w:numId="6" w16cid:durableId="1319505109">
    <w:abstractNumId w:val="5"/>
  </w:num>
  <w:num w:numId="7" w16cid:durableId="1614169562">
    <w:abstractNumId w:val="0"/>
  </w:num>
  <w:num w:numId="8" w16cid:durableId="690882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D9"/>
    <w:rsid w:val="000003F1"/>
    <w:rsid w:val="00000BEA"/>
    <w:rsid w:val="00001C7F"/>
    <w:rsid w:val="000030DD"/>
    <w:rsid w:val="00003755"/>
    <w:rsid w:val="00003BCB"/>
    <w:rsid w:val="00007332"/>
    <w:rsid w:val="00007819"/>
    <w:rsid w:val="00012987"/>
    <w:rsid w:val="00012C68"/>
    <w:rsid w:val="00013E8F"/>
    <w:rsid w:val="00015CDC"/>
    <w:rsid w:val="0001649C"/>
    <w:rsid w:val="00021A50"/>
    <w:rsid w:val="0002339C"/>
    <w:rsid w:val="0002518A"/>
    <w:rsid w:val="000270AB"/>
    <w:rsid w:val="0002712D"/>
    <w:rsid w:val="00027519"/>
    <w:rsid w:val="000313AD"/>
    <w:rsid w:val="00033D8D"/>
    <w:rsid w:val="00033F37"/>
    <w:rsid w:val="00034462"/>
    <w:rsid w:val="00034B91"/>
    <w:rsid w:val="00034D68"/>
    <w:rsid w:val="00034EE8"/>
    <w:rsid w:val="0003504A"/>
    <w:rsid w:val="000361DC"/>
    <w:rsid w:val="000408FA"/>
    <w:rsid w:val="00040AB4"/>
    <w:rsid w:val="00044836"/>
    <w:rsid w:val="00045739"/>
    <w:rsid w:val="0004612C"/>
    <w:rsid w:val="0005188E"/>
    <w:rsid w:val="00051E5B"/>
    <w:rsid w:val="00063A73"/>
    <w:rsid w:val="000656A4"/>
    <w:rsid w:val="00075C0D"/>
    <w:rsid w:val="00076375"/>
    <w:rsid w:val="0007657B"/>
    <w:rsid w:val="000779A5"/>
    <w:rsid w:val="00080DAA"/>
    <w:rsid w:val="00082CAE"/>
    <w:rsid w:val="00084E86"/>
    <w:rsid w:val="00085CA7"/>
    <w:rsid w:val="00086E4B"/>
    <w:rsid w:val="00087326"/>
    <w:rsid w:val="00094638"/>
    <w:rsid w:val="00094E03"/>
    <w:rsid w:val="000959A7"/>
    <w:rsid w:val="00095D16"/>
    <w:rsid w:val="00096F0B"/>
    <w:rsid w:val="000A2600"/>
    <w:rsid w:val="000A2EDF"/>
    <w:rsid w:val="000A3EAA"/>
    <w:rsid w:val="000B2BCE"/>
    <w:rsid w:val="000B2CD3"/>
    <w:rsid w:val="000B79CB"/>
    <w:rsid w:val="000C2816"/>
    <w:rsid w:val="000C37BB"/>
    <w:rsid w:val="000C5AC6"/>
    <w:rsid w:val="000C6A6D"/>
    <w:rsid w:val="000D05A0"/>
    <w:rsid w:val="000D1609"/>
    <w:rsid w:val="000D24DA"/>
    <w:rsid w:val="000D4E05"/>
    <w:rsid w:val="000D54AA"/>
    <w:rsid w:val="000D7321"/>
    <w:rsid w:val="000E0031"/>
    <w:rsid w:val="000E5AF4"/>
    <w:rsid w:val="000F45A2"/>
    <w:rsid w:val="000F72F7"/>
    <w:rsid w:val="000F78E5"/>
    <w:rsid w:val="0010021F"/>
    <w:rsid w:val="0010077E"/>
    <w:rsid w:val="00103BFC"/>
    <w:rsid w:val="00104652"/>
    <w:rsid w:val="00113323"/>
    <w:rsid w:val="0011697E"/>
    <w:rsid w:val="001173B6"/>
    <w:rsid w:val="00122B45"/>
    <w:rsid w:val="00124890"/>
    <w:rsid w:val="00126F2A"/>
    <w:rsid w:val="00127524"/>
    <w:rsid w:val="001275A0"/>
    <w:rsid w:val="00131CF5"/>
    <w:rsid w:val="00133531"/>
    <w:rsid w:val="00134223"/>
    <w:rsid w:val="00136BE7"/>
    <w:rsid w:val="00137C30"/>
    <w:rsid w:val="00142B14"/>
    <w:rsid w:val="00142E81"/>
    <w:rsid w:val="00143126"/>
    <w:rsid w:val="0014342D"/>
    <w:rsid w:val="00151DBC"/>
    <w:rsid w:val="00152674"/>
    <w:rsid w:val="00152C82"/>
    <w:rsid w:val="00155A0C"/>
    <w:rsid w:val="00160BB5"/>
    <w:rsid w:val="0016762F"/>
    <w:rsid w:val="001724D6"/>
    <w:rsid w:val="00172665"/>
    <w:rsid w:val="00175C3A"/>
    <w:rsid w:val="0017737A"/>
    <w:rsid w:val="00180162"/>
    <w:rsid w:val="00180E70"/>
    <w:rsid w:val="00182BDC"/>
    <w:rsid w:val="00183825"/>
    <w:rsid w:val="00183C9D"/>
    <w:rsid w:val="00190F04"/>
    <w:rsid w:val="001943C3"/>
    <w:rsid w:val="00194F74"/>
    <w:rsid w:val="00195E99"/>
    <w:rsid w:val="001966FE"/>
    <w:rsid w:val="00197BEE"/>
    <w:rsid w:val="001A0647"/>
    <w:rsid w:val="001A49A2"/>
    <w:rsid w:val="001A700A"/>
    <w:rsid w:val="001B2094"/>
    <w:rsid w:val="001B522F"/>
    <w:rsid w:val="001B564B"/>
    <w:rsid w:val="001B5E4B"/>
    <w:rsid w:val="001C0E9F"/>
    <w:rsid w:val="001C1B12"/>
    <w:rsid w:val="001C5296"/>
    <w:rsid w:val="001C6E8A"/>
    <w:rsid w:val="001C752D"/>
    <w:rsid w:val="001D1CC7"/>
    <w:rsid w:val="001D1FEF"/>
    <w:rsid w:val="001D33B8"/>
    <w:rsid w:val="001D5F78"/>
    <w:rsid w:val="001D6BD4"/>
    <w:rsid w:val="001D7B36"/>
    <w:rsid w:val="001E1534"/>
    <w:rsid w:val="001E1807"/>
    <w:rsid w:val="001E77B7"/>
    <w:rsid w:val="001F0711"/>
    <w:rsid w:val="001F0AD1"/>
    <w:rsid w:val="001F5DB6"/>
    <w:rsid w:val="001F6C9F"/>
    <w:rsid w:val="001F72FA"/>
    <w:rsid w:val="002014F9"/>
    <w:rsid w:val="00204B5E"/>
    <w:rsid w:val="00205B9C"/>
    <w:rsid w:val="002100E9"/>
    <w:rsid w:val="00212C9A"/>
    <w:rsid w:val="00214FEE"/>
    <w:rsid w:val="00216E4C"/>
    <w:rsid w:val="00220C30"/>
    <w:rsid w:val="00221153"/>
    <w:rsid w:val="00221EE7"/>
    <w:rsid w:val="00225B6A"/>
    <w:rsid w:val="00230BEE"/>
    <w:rsid w:val="002328D8"/>
    <w:rsid w:val="00232E3F"/>
    <w:rsid w:val="00233084"/>
    <w:rsid w:val="002343FD"/>
    <w:rsid w:val="0023606D"/>
    <w:rsid w:val="002362D8"/>
    <w:rsid w:val="00240B05"/>
    <w:rsid w:val="0024407E"/>
    <w:rsid w:val="00246EA8"/>
    <w:rsid w:val="00247429"/>
    <w:rsid w:val="00247736"/>
    <w:rsid w:val="00247E62"/>
    <w:rsid w:val="002602AC"/>
    <w:rsid w:val="0026150E"/>
    <w:rsid w:val="00261A9D"/>
    <w:rsid w:val="002645A5"/>
    <w:rsid w:val="002668D6"/>
    <w:rsid w:val="00266E26"/>
    <w:rsid w:val="00272902"/>
    <w:rsid w:val="00281E0B"/>
    <w:rsid w:val="00282DAE"/>
    <w:rsid w:val="00283426"/>
    <w:rsid w:val="002860E7"/>
    <w:rsid w:val="00286CAA"/>
    <w:rsid w:val="00286D1B"/>
    <w:rsid w:val="002957EB"/>
    <w:rsid w:val="0029593B"/>
    <w:rsid w:val="002A357E"/>
    <w:rsid w:val="002A4672"/>
    <w:rsid w:val="002A5D92"/>
    <w:rsid w:val="002A69E3"/>
    <w:rsid w:val="002B01C2"/>
    <w:rsid w:val="002B0933"/>
    <w:rsid w:val="002B17A7"/>
    <w:rsid w:val="002B3003"/>
    <w:rsid w:val="002B3FA0"/>
    <w:rsid w:val="002B6759"/>
    <w:rsid w:val="002B683A"/>
    <w:rsid w:val="002C09DC"/>
    <w:rsid w:val="002C1789"/>
    <w:rsid w:val="002C195F"/>
    <w:rsid w:val="002C5D67"/>
    <w:rsid w:val="002C6CB7"/>
    <w:rsid w:val="002D5DC9"/>
    <w:rsid w:val="002D7DF3"/>
    <w:rsid w:val="002E13CF"/>
    <w:rsid w:val="002E233D"/>
    <w:rsid w:val="002E297F"/>
    <w:rsid w:val="002E3E4E"/>
    <w:rsid w:val="002E47BF"/>
    <w:rsid w:val="002E7C97"/>
    <w:rsid w:val="002E7F79"/>
    <w:rsid w:val="002F0194"/>
    <w:rsid w:val="002F353F"/>
    <w:rsid w:val="002F37DB"/>
    <w:rsid w:val="002F505C"/>
    <w:rsid w:val="002F59D8"/>
    <w:rsid w:val="002F5B8B"/>
    <w:rsid w:val="002F60DE"/>
    <w:rsid w:val="003009DA"/>
    <w:rsid w:val="0030467D"/>
    <w:rsid w:val="003053A4"/>
    <w:rsid w:val="003054A8"/>
    <w:rsid w:val="00305AF2"/>
    <w:rsid w:val="003060A5"/>
    <w:rsid w:val="003063A4"/>
    <w:rsid w:val="00307642"/>
    <w:rsid w:val="00307FC2"/>
    <w:rsid w:val="00314339"/>
    <w:rsid w:val="0031461E"/>
    <w:rsid w:val="00314FB7"/>
    <w:rsid w:val="00315C8F"/>
    <w:rsid w:val="00316B67"/>
    <w:rsid w:val="003178D8"/>
    <w:rsid w:val="00317E6A"/>
    <w:rsid w:val="00317F47"/>
    <w:rsid w:val="0032319B"/>
    <w:rsid w:val="00325015"/>
    <w:rsid w:val="0032756E"/>
    <w:rsid w:val="00331ADA"/>
    <w:rsid w:val="00332D0B"/>
    <w:rsid w:val="00333717"/>
    <w:rsid w:val="00333B61"/>
    <w:rsid w:val="003363A5"/>
    <w:rsid w:val="00336868"/>
    <w:rsid w:val="00341011"/>
    <w:rsid w:val="00344EAB"/>
    <w:rsid w:val="00347842"/>
    <w:rsid w:val="00347A82"/>
    <w:rsid w:val="00347D33"/>
    <w:rsid w:val="00347FEE"/>
    <w:rsid w:val="003520CE"/>
    <w:rsid w:val="003564CD"/>
    <w:rsid w:val="003601C0"/>
    <w:rsid w:val="00361D3C"/>
    <w:rsid w:val="00364DF8"/>
    <w:rsid w:val="00366DC0"/>
    <w:rsid w:val="0036754F"/>
    <w:rsid w:val="00367BE4"/>
    <w:rsid w:val="00370291"/>
    <w:rsid w:val="00376866"/>
    <w:rsid w:val="003773F1"/>
    <w:rsid w:val="00381AE7"/>
    <w:rsid w:val="00382BA6"/>
    <w:rsid w:val="00385533"/>
    <w:rsid w:val="00386C78"/>
    <w:rsid w:val="003875DA"/>
    <w:rsid w:val="00387755"/>
    <w:rsid w:val="003929E9"/>
    <w:rsid w:val="00396A5E"/>
    <w:rsid w:val="003A0987"/>
    <w:rsid w:val="003A3BCD"/>
    <w:rsid w:val="003B431B"/>
    <w:rsid w:val="003B4AF6"/>
    <w:rsid w:val="003B4FE6"/>
    <w:rsid w:val="003B6922"/>
    <w:rsid w:val="003C46D2"/>
    <w:rsid w:val="003D3A90"/>
    <w:rsid w:val="003D452A"/>
    <w:rsid w:val="003D58B1"/>
    <w:rsid w:val="003E1DED"/>
    <w:rsid w:val="003E2798"/>
    <w:rsid w:val="003E3E3C"/>
    <w:rsid w:val="003E4322"/>
    <w:rsid w:val="003E4B4F"/>
    <w:rsid w:val="003E50F7"/>
    <w:rsid w:val="003E6912"/>
    <w:rsid w:val="003F1ACF"/>
    <w:rsid w:val="003F1F5D"/>
    <w:rsid w:val="003F40B5"/>
    <w:rsid w:val="004036E0"/>
    <w:rsid w:val="004067D3"/>
    <w:rsid w:val="004071E9"/>
    <w:rsid w:val="00411F90"/>
    <w:rsid w:val="00412370"/>
    <w:rsid w:val="00417821"/>
    <w:rsid w:val="004214BD"/>
    <w:rsid w:val="004220EA"/>
    <w:rsid w:val="00423ADB"/>
    <w:rsid w:val="00423D81"/>
    <w:rsid w:val="004279DE"/>
    <w:rsid w:val="00427EFF"/>
    <w:rsid w:val="0043026F"/>
    <w:rsid w:val="00430801"/>
    <w:rsid w:val="00431EB4"/>
    <w:rsid w:val="00432A6E"/>
    <w:rsid w:val="00434EED"/>
    <w:rsid w:val="004376C1"/>
    <w:rsid w:val="004444D2"/>
    <w:rsid w:val="00445171"/>
    <w:rsid w:val="004506EA"/>
    <w:rsid w:val="0045099F"/>
    <w:rsid w:val="00450AA0"/>
    <w:rsid w:val="0045121A"/>
    <w:rsid w:val="00452331"/>
    <w:rsid w:val="004527DA"/>
    <w:rsid w:val="0045522C"/>
    <w:rsid w:val="00457480"/>
    <w:rsid w:val="0045792D"/>
    <w:rsid w:val="00460B8F"/>
    <w:rsid w:val="00461EFF"/>
    <w:rsid w:val="004627AB"/>
    <w:rsid w:val="00465D49"/>
    <w:rsid w:val="0046700A"/>
    <w:rsid w:val="00470894"/>
    <w:rsid w:val="00472D20"/>
    <w:rsid w:val="004731E9"/>
    <w:rsid w:val="004770AB"/>
    <w:rsid w:val="00480C6A"/>
    <w:rsid w:val="00487565"/>
    <w:rsid w:val="004875F6"/>
    <w:rsid w:val="00487748"/>
    <w:rsid w:val="00490EA9"/>
    <w:rsid w:val="00492307"/>
    <w:rsid w:val="004929EB"/>
    <w:rsid w:val="0049319B"/>
    <w:rsid w:val="004947BF"/>
    <w:rsid w:val="00494C96"/>
    <w:rsid w:val="00495BF4"/>
    <w:rsid w:val="004975E5"/>
    <w:rsid w:val="004A40FE"/>
    <w:rsid w:val="004A6212"/>
    <w:rsid w:val="004A7F55"/>
    <w:rsid w:val="004C27C2"/>
    <w:rsid w:val="004C3F57"/>
    <w:rsid w:val="004C67AA"/>
    <w:rsid w:val="004D066B"/>
    <w:rsid w:val="004D10E5"/>
    <w:rsid w:val="004D190F"/>
    <w:rsid w:val="004D2A79"/>
    <w:rsid w:val="004D768C"/>
    <w:rsid w:val="004E2439"/>
    <w:rsid w:val="004E2FFB"/>
    <w:rsid w:val="004E3A01"/>
    <w:rsid w:val="004E3A9F"/>
    <w:rsid w:val="004E3B6C"/>
    <w:rsid w:val="004E3DEB"/>
    <w:rsid w:val="004E61FA"/>
    <w:rsid w:val="004E759B"/>
    <w:rsid w:val="004F4204"/>
    <w:rsid w:val="004F5E81"/>
    <w:rsid w:val="004F61F8"/>
    <w:rsid w:val="00502276"/>
    <w:rsid w:val="00502ED9"/>
    <w:rsid w:val="00503832"/>
    <w:rsid w:val="00504744"/>
    <w:rsid w:val="00504A50"/>
    <w:rsid w:val="005134DA"/>
    <w:rsid w:val="005171B2"/>
    <w:rsid w:val="005214A0"/>
    <w:rsid w:val="00521591"/>
    <w:rsid w:val="00525B89"/>
    <w:rsid w:val="0053170F"/>
    <w:rsid w:val="00531717"/>
    <w:rsid w:val="005321DF"/>
    <w:rsid w:val="005368B5"/>
    <w:rsid w:val="00537B30"/>
    <w:rsid w:val="00547101"/>
    <w:rsid w:val="0055510C"/>
    <w:rsid w:val="005569E3"/>
    <w:rsid w:val="005579E6"/>
    <w:rsid w:val="00557FDB"/>
    <w:rsid w:val="005602EE"/>
    <w:rsid w:val="005604BA"/>
    <w:rsid w:val="00560679"/>
    <w:rsid w:val="00562111"/>
    <w:rsid w:val="00563902"/>
    <w:rsid w:val="00563BE8"/>
    <w:rsid w:val="0056480F"/>
    <w:rsid w:val="005653F5"/>
    <w:rsid w:val="00566D21"/>
    <w:rsid w:val="00570B69"/>
    <w:rsid w:val="00571710"/>
    <w:rsid w:val="00571A51"/>
    <w:rsid w:val="00574DAE"/>
    <w:rsid w:val="00580A3E"/>
    <w:rsid w:val="0058372A"/>
    <w:rsid w:val="0058548C"/>
    <w:rsid w:val="0059294A"/>
    <w:rsid w:val="00595420"/>
    <w:rsid w:val="005A1EB6"/>
    <w:rsid w:val="005A4201"/>
    <w:rsid w:val="005A6699"/>
    <w:rsid w:val="005A6B65"/>
    <w:rsid w:val="005B1E6F"/>
    <w:rsid w:val="005B4BFD"/>
    <w:rsid w:val="005B5618"/>
    <w:rsid w:val="005B630C"/>
    <w:rsid w:val="005B66D4"/>
    <w:rsid w:val="005B6C33"/>
    <w:rsid w:val="005B7B07"/>
    <w:rsid w:val="005C41A9"/>
    <w:rsid w:val="005C73D4"/>
    <w:rsid w:val="005D1B5E"/>
    <w:rsid w:val="005D4163"/>
    <w:rsid w:val="005D4D57"/>
    <w:rsid w:val="005D616E"/>
    <w:rsid w:val="005D738B"/>
    <w:rsid w:val="005E02C4"/>
    <w:rsid w:val="005E2040"/>
    <w:rsid w:val="005E7101"/>
    <w:rsid w:val="005F7F61"/>
    <w:rsid w:val="00600881"/>
    <w:rsid w:val="00600EC0"/>
    <w:rsid w:val="006037CA"/>
    <w:rsid w:val="00605708"/>
    <w:rsid w:val="00607302"/>
    <w:rsid w:val="006073A2"/>
    <w:rsid w:val="00611BF5"/>
    <w:rsid w:val="00614E82"/>
    <w:rsid w:val="00616400"/>
    <w:rsid w:val="00617D81"/>
    <w:rsid w:val="0062013E"/>
    <w:rsid w:val="00620224"/>
    <w:rsid w:val="00620243"/>
    <w:rsid w:val="006275CB"/>
    <w:rsid w:val="00627E16"/>
    <w:rsid w:val="00630EEA"/>
    <w:rsid w:val="006342E0"/>
    <w:rsid w:val="00635854"/>
    <w:rsid w:val="00635D6A"/>
    <w:rsid w:val="006367B2"/>
    <w:rsid w:val="0064002E"/>
    <w:rsid w:val="00640FC6"/>
    <w:rsid w:val="00642F20"/>
    <w:rsid w:val="00644DA0"/>
    <w:rsid w:val="00650BF6"/>
    <w:rsid w:val="006538DC"/>
    <w:rsid w:val="00656259"/>
    <w:rsid w:val="00660482"/>
    <w:rsid w:val="006617E1"/>
    <w:rsid w:val="00662374"/>
    <w:rsid w:val="00662D41"/>
    <w:rsid w:val="00665F04"/>
    <w:rsid w:val="0067006C"/>
    <w:rsid w:val="006715DC"/>
    <w:rsid w:val="00672626"/>
    <w:rsid w:val="00673301"/>
    <w:rsid w:val="00673918"/>
    <w:rsid w:val="00674DD9"/>
    <w:rsid w:val="006755F7"/>
    <w:rsid w:val="00676A9B"/>
    <w:rsid w:val="006771BE"/>
    <w:rsid w:val="00680B55"/>
    <w:rsid w:val="00681007"/>
    <w:rsid w:val="00681F47"/>
    <w:rsid w:val="006833CE"/>
    <w:rsid w:val="00684ADA"/>
    <w:rsid w:val="006860E7"/>
    <w:rsid w:val="006905D1"/>
    <w:rsid w:val="00691A27"/>
    <w:rsid w:val="00693061"/>
    <w:rsid w:val="00695942"/>
    <w:rsid w:val="006A1882"/>
    <w:rsid w:val="006A367D"/>
    <w:rsid w:val="006A4397"/>
    <w:rsid w:val="006A4AAA"/>
    <w:rsid w:val="006A4ED4"/>
    <w:rsid w:val="006A6368"/>
    <w:rsid w:val="006A651F"/>
    <w:rsid w:val="006A6C0E"/>
    <w:rsid w:val="006B3732"/>
    <w:rsid w:val="006B56E0"/>
    <w:rsid w:val="006B5700"/>
    <w:rsid w:val="006B77B6"/>
    <w:rsid w:val="006C1B4F"/>
    <w:rsid w:val="006C268B"/>
    <w:rsid w:val="006C64AB"/>
    <w:rsid w:val="006C6B52"/>
    <w:rsid w:val="006C7698"/>
    <w:rsid w:val="006D3C44"/>
    <w:rsid w:val="006D3D11"/>
    <w:rsid w:val="006D4212"/>
    <w:rsid w:val="006D550E"/>
    <w:rsid w:val="006E2C93"/>
    <w:rsid w:val="006E3B09"/>
    <w:rsid w:val="006E4EF7"/>
    <w:rsid w:val="006E610D"/>
    <w:rsid w:val="006F0EF0"/>
    <w:rsid w:val="006F5962"/>
    <w:rsid w:val="007011BE"/>
    <w:rsid w:val="00701F28"/>
    <w:rsid w:val="007028F9"/>
    <w:rsid w:val="00704203"/>
    <w:rsid w:val="00705D59"/>
    <w:rsid w:val="00713CFC"/>
    <w:rsid w:val="00717A13"/>
    <w:rsid w:val="00717C5E"/>
    <w:rsid w:val="007202F7"/>
    <w:rsid w:val="007236B4"/>
    <w:rsid w:val="00724CE2"/>
    <w:rsid w:val="00731852"/>
    <w:rsid w:val="00731B7C"/>
    <w:rsid w:val="00733C69"/>
    <w:rsid w:val="00734D75"/>
    <w:rsid w:val="007365CC"/>
    <w:rsid w:val="0073694B"/>
    <w:rsid w:val="0074196B"/>
    <w:rsid w:val="00743AB5"/>
    <w:rsid w:val="0075068D"/>
    <w:rsid w:val="0075091F"/>
    <w:rsid w:val="00750F6B"/>
    <w:rsid w:val="00752598"/>
    <w:rsid w:val="00761AE8"/>
    <w:rsid w:val="007640E5"/>
    <w:rsid w:val="00767E91"/>
    <w:rsid w:val="0077076A"/>
    <w:rsid w:val="00772673"/>
    <w:rsid w:val="00773A8E"/>
    <w:rsid w:val="00776AC0"/>
    <w:rsid w:val="0077723B"/>
    <w:rsid w:val="0078000B"/>
    <w:rsid w:val="00780279"/>
    <w:rsid w:val="007807BC"/>
    <w:rsid w:val="00782387"/>
    <w:rsid w:val="00782E73"/>
    <w:rsid w:val="00783254"/>
    <w:rsid w:val="007833CA"/>
    <w:rsid w:val="00785029"/>
    <w:rsid w:val="0078631B"/>
    <w:rsid w:val="00792A80"/>
    <w:rsid w:val="00792E7D"/>
    <w:rsid w:val="007931A1"/>
    <w:rsid w:val="007931AB"/>
    <w:rsid w:val="0079540C"/>
    <w:rsid w:val="00795F27"/>
    <w:rsid w:val="007A2900"/>
    <w:rsid w:val="007A339D"/>
    <w:rsid w:val="007A5D3B"/>
    <w:rsid w:val="007B1D39"/>
    <w:rsid w:val="007B33F3"/>
    <w:rsid w:val="007B5C8C"/>
    <w:rsid w:val="007B65A5"/>
    <w:rsid w:val="007C0474"/>
    <w:rsid w:val="007C0911"/>
    <w:rsid w:val="007C197F"/>
    <w:rsid w:val="007C5760"/>
    <w:rsid w:val="007C5DBC"/>
    <w:rsid w:val="007C66B9"/>
    <w:rsid w:val="007D1DFB"/>
    <w:rsid w:val="007D213E"/>
    <w:rsid w:val="007D445B"/>
    <w:rsid w:val="007E0383"/>
    <w:rsid w:val="007E1AEC"/>
    <w:rsid w:val="007E2B36"/>
    <w:rsid w:val="007E5693"/>
    <w:rsid w:val="007E6F43"/>
    <w:rsid w:val="007F0B23"/>
    <w:rsid w:val="007F1838"/>
    <w:rsid w:val="007F2C55"/>
    <w:rsid w:val="007F323C"/>
    <w:rsid w:val="00801CE1"/>
    <w:rsid w:val="00806DFF"/>
    <w:rsid w:val="0080792B"/>
    <w:rsid w:val="00811EE6"/>
    <w:rsid w:val="00814B59"/>
    <w:rsid w:val="008150F6"/>
    <w:rsid w:val="0081534A"/>
    <w:rsid w:val="00817F3D"/>
    <w:rsid w:val="00820C4D"/>
    <w:rsid w:val="00820E80"/>
    <w:rsid w:val="00826393"/>
    <w:rsid w:val="00834599"/>
    <w:rsid w:val="00835499"/>
    <w:rsid w:val="00835FDD"/>
    <w:rsid w:val="00841314"/>
    <w:rsid w:val="008413A9"/>
    <w:rsid w:val="00842967"/>
    <w:rsid w:val="00843F21"/>
    <w:rsid w:val="0084452A"/>
    <w:rsid w:val="00845468"/>
    <w:rsid w:val="00846392"/>
    <w:rsid w:val="00850C5D"/>
    <w:rsid w:val="00853EB1"/>
    <w:rsid w:val="00860AF8"/>
    <w:rsid w:val="008617C0"/>
    <w:rsid w:val="008633DC"/>
    <w:rsid w:val="00865267"/>
    <w:rsid w:val="0086578E"/>
    <w:rsid w:val="00865AAB"/>
    <w:rsid w:val="00865F0D"/>
    <w:rsid w:val="00866A7E"/>
    <w:rsid w:val="00867C37"/>
    <w:rsid w:val="00883395"/>
    <w:rsid w:val="008933FA"/>
    <w:rsid w:val="00893907"/>
    <w:rsid w:val="00897A21"/>
    <w:rsid w:val="008A3D65"/>
    <w:rsid w:val="008A46D6"/>
    <w:rsid w:val="008A74BA"/>
    <w:rsid w:val="008B0617"/>
    <w:rsid w:val="008B27BA"/>
    <w:rsid w:val="008B6DD4"/>
    <w:rsid w:val="008B79E2"/>
    <w:rsid w:val="008C09B6"/>
    <w:rsid w:val="008C0B80"/>
    <w:rsid w:val="008C1564"/>
    <w:rsid w:val="008C16EB"/>
    <w:rsid w:val="008C18F7"/>
    <w:rsid w:val="008C2B7D"/>
    <w:rsid w:val="008C2DB4"/>
    <w:rsid w:val="008C7804"/>
    <w:rsid w:val="008C7837"/>
    <w:rsid w:val="008D162B"/>
    <w:rsid w:val="008D18C8"/>
    <w:rsid w:val="008D1A55"/>
    <w:rsid w:val="008D3F8D"/>
    <w:rsid w:val="008D4BAB"/>
    <w:rsid w:val="008D60EF"/>
    <w:rsid w:val="008D7D3F"/>
    <w:rsid w:val="008E75F9"/>
    <w:rsid w:val="008E795F"/>
    <w:rsid w:val="008F20BE"/>
    <w:rsid w:val="008F2A71"/>
    <w:rsid w:val="008F31FA"/>
    <w:rsid w:val="008F62CF"/>
    <w:rsid w:val="00901ACB"/>
    <w:rsid w:val="00901AEE"/>
    <w:rsid w:val="00902C2A"/>
    <w:rsid w:val="00903C00"/>
    <w:rsid w:val="00904902"/>
    <w:rsid w:val="00904BC6"/>
    <w:rsid w:val="0090511A"/>
    <w:rsid w:val="0090662B"/>
    <w:rsid w:val="00911AB8"/>
    <w:rsid w:val="00923C6C"/>
    <w:rsid w:val="00925100"/>
    <w:rsid w:val="00932652"/>
    <w:rsid w:val="00932A8D"/>
    <w:rsid w:val="009338F1"/>
    <w:rsid w:val="009353AD"/>
    <w:rsid w:val="009421C3"/>
    <w:rsid w:val="00943E89"/>
    <w:rsid w:val="009478D7"/>
    <w:rsid w:val="00947CA0"/>
    <w:rsid w:val="009518D9"/>
    <w:rsid w:val="009520FF"/>
    <w:rsid w:val="00952190"/>
    <w:rsid w:val="00955EDC"/>
    <w:rsid w:val="00956090"/>
    <w:rsid w:val="00956750"/>
    <w:rsid w:val="009605F9"/>
    <w:rsid w:val="00963C94"/>
    <w:rsid w:val="0097419C"/>
    <w:rsid w:val="0097425D"/>
    <w:rsid w:val="00980923"/>
    <w:rsid w:val="00982005"/>
    <w:rsid w:val="0098260F"/>
    <w:rsid w:val="00984071"/>
    <w:rsid w:val="00986190"/>
    <w:rsid w:val="00991D81"/>
    <w:rsid w:val="00991E15"/>
    <w:rsid w:val="009930F1"/>
    <w:rsid w:val="009939B9"/>
    <w:rsid w:val="00996AF2"/>
    <w:rsid w:val="00997B7C"/>
    <w:rsid w:val="009A2ED2"/>
    <w:rsid w:val="009A317D"/>
    <w:rsid w:val="009A5E82"/>
    <w:rsid w:val="009B1283"/>
    <w:rsid w:val="009B2DCE"/>
    <w:rsid w:val="009B2F63"/>
    <w:rsid w:val="009B45AC"/>
    <w:rsid w:val="009C082D"/>
    <w:rsid w:val="009C2E34"/>
    <w:rsid w:val="009C2E38"/>
    <w:rsid w:val="009C48C6"/>
    <w:rsid w:val="009C6033"/>
    <w:rsid w:val="009C628A"/>
    <w:rsid w:val="009C76E8"/>
    <w:rsid w:val="009D0A48"/>
    <w:rsid w:val="009D0E1C"/>
    <w:rsid w:val="009D278D"/>
    <w:rsid w:val="009D2E38"/>
    <w:rsid w:val="009D436E"/>
    <w:rsid w:val="009E160A"/>
    <w:rsid w:val="009E2EE6"/>
    <w:rsid w:val="009E5A42"/>
    <w:rsid w:val="009E5ED6"/>
    <w:rsid w:val="009E66A1"/>
    <w:rsid w:val="009F29A0"/>
    <w:rsid w:val="009F4AD9"/>
    <w:rsid w:val="009F619F"/>
    <w:rsid w:val="009F7613"/>
    <w:rsid w:val="00A001FA"/>
    <w:rsid w:val="00A0075E"/>
    <w:rsid w:val="00A0276E"/>
    <w:rsid w:val="00A07A7E"/>
    <w:rsid w:val="00A105C6"/>
    <w:rsid w:val="00A11285"/>
    <w:rsid w:val="00A12C6A"/>
    <w:rsid w:val="00A207F2"/>
    <w:rsid w:val="00A21A80"/>
    <w:rsid w:val="00A21C54"/>
    <w:rsid w:val="00A22A8D"/>
    <w:rsid w:val="00A22DD6"/>
    <w:rsid w:val="00A23FB0"/>
    <w:rsid w:val="00A247E5"/>
    <w:rsid w:val="00A263C3"/>
    <w:rsid w:val="00A264CF"/>
    <w:rsid w:val="00A27544"/>
    <w:rsid w:val="00A31BC1"/>
    <w:rsid w:val="00A32EF4"/>
    <w:rsid w:val="00A3658D"/>
    <w:rsid w:val="00A37995"/>
    <w:rsid w:val="00A37D50"/>
    <w:rsid w:val="00A4002A"/>
    <w:rsid w:val="00A43FFB"/>
    <w:rsid w:val="00A45582"/>
    <w:rsid w:val="00A477BC"/>
    <w:rsid w:val="00A51A7C"/>
    <w:rsid w:val="00A52508"/>
    <w:rsid w:val="00A56641"/>
    <w:rsid w:val="00A57BD8"/>
    <w:rsid w:val="00A64676"/>
    <w:rsid w:val="00A672C5"/>
    <w:rsid w:val="00A71018"/>
    <w:rsid w:val="00A71FC7"/>
    <w:rsid w:val="00A75FEF"/>
    <w:rsid w:val="00A80068"/>
    <w:rsid w:val="00A824A8"/>
    <w:rsid w:val="00A830B1"/>
    <w:rsid w:val="00A84329"/>
    <w:rsid w:val="00A904E4"/>
    <w:rsid w:val="00A91D73"/>
    <w:rsid w:val="00A931F1"/>
    <w:rsid w:val="00A961AF"/>
    <w:rsid w:val="00AA1C3C"/>
    <w:rsid w:val="00AB463D"/>
    <w:rsid w:val="00AB5450"/>
    <w:rsid w:val="00AB75F0"/>
    <w:rsid w:val="00AC2C4B"/>
    <w:rsid w:val="00AC4804"/>
    <w:rsid w:val="00AC50A8"/>
    <w:rsid w:val="00AC63AA"/>
    <w:rsid w:val="00AC7FC9"/>
    <w:rsid w:val="00AD3513"/>
    <w:rsid w:val="00AD3615"/>
    <w:rsid w:val="00AD7C4D"/>
    <w:rsid w:val="00AE2E96"/>
    <w:rsid w:val="00AE5E51"/>
    <w:rsid w:val="00AF023D"/>
    <w:rsid w:val="00AF2A2A"/>
    <w:rsid w:val="00AF3F88"/>
    <w:rsid w:val="00AF53C3"/>
    <w:rsid w:val="00AF6158"/>
    <w:rsid w:val="00B003D7"/>
    <w:rsid w:val="00B0040A"/>
    <w:rsid w:val="00B00CE4"/>
    <w:rsid w:val="00B01AC4"/>
    <w:rsid w:val="00B02975"/>
    <w:rsid w:val="00B02BB7"/>
    <w:rsid w:val="00B032F5"/>
    <w:rsid w:val="00B0437E"/>
    <w:rsid w:val="00B04D0D"/>
    <w:rsid w:val="00B12B0F"/>
    <w:rsid w:val="00B138EA"/>
    <w:rsid w:val="00B1475F"/>
    <w:rsid w:val="00B15047"/>
    <w:rsid w:val="00B17222"/>
    <w:rsid w:val="00B17C1C"/>
    <w:rsid w:val="00B20DA3"/>
    <w:rsid w:val="00B23DB5"/>
    <w:rsid w:val="00B258EF"/>
    <w:rsid w:val="00B30A30"/>
    <w:rsid w:val="00B3128E"/>
    <w:rsid w:val="00B31748"/>
    <w:rsid w:val="00B32023"/>
    <w:rsid w:val="00B32CA4"/>
    <w:rsid w:val="00B33A32"/>
    <w:rsid w:val="00B34A98"/>
    <w:rsid w:val="00B4040A"/>
    <w:rsid w:val="00B41286"/>
    <w:rsid w:val="00B419CE"/>
    <w:rsid w:val="00B478BC"/>
    <w:rsid w:val="00B50054"/>
    <w:rsid w:val="00B517BE"/>
    <w:rsid w:val="00B55488"/>
    <w:rsid w:val="00B62D0D"/>
    <w:rsid w:val="00B63CED"/>
    <w:rsid w:val="00B64A7F"/>
    <w:rsid w:val="00B655CF"/>
    <w:rsid w:val="00B67A70"/>
    <w:rsid w:val="00B72F97"/>
    <w:rsid w:val="00B73C95"/>
    <w:rsid w:val="00B8049E"/>
    <w:rsid w:val="00B823A4"/>
    <w:rsid w:val="00B85C4E"/>
    <w:rsid w:val="00B87611"/>
    <w:rsid w:val="00B90656"/>
    <w:rsid w:val="00B9345B"/>
    <w:rsid w:val="00B95893"/>
    <w:rsid w:val="00B961B5"/>
    <w:rsid w:val="00B9743D"/>
    <w:rsid w:val="00BA2513"/>
    <w:rsid w:val="00BA3DD0"/>
    <w:rsid w:val="00BA4C87"/>
    <w:rsid w:val="00BA7D2F"/>
    <w:rsid w:val="00BA7DC4"/>
    <w:rsid w:val="00BB3E67"/>
    <w:rsid w:val="00BB65F6"/>
    <w:rsid w:val="00BB6E0E"/>
    <w:rsid w:val="00BC0E62"/>
    <w:rsid w:val="00BC0EC8"/>
    <w:rsid w:val="00BC2186"/>
    <w:rsid w:val="00BC2956"/>
    <w:rsid w:val="00BD0CDD"/>
    <w:rsid w:val="00BD2570"/>
    <w:rsid w:val="00BD31B2"/>
    <w:rsid w:val="00BD6F4B"/>
    <w:rsid w:val="00BD708D"/>
    <w:rsid w:val="00BE324A"/>
    <w:rsid w:val="00BE6F9E"/>
    <w:rsid w:val="00BF3691"/>
    <w:rsid w:val="00C01F30"/>
    <w:rsid w:val="00C03DEF"/>
    <w:rsid w:val="00C04A64"/>
    <w:rsid w:val="00C052DB"/>
    <w:rsid w:val="00C0539B"/>
    <w:rsid w:val="00C10DEE"/>
    <w:rsid w:val="00C13BDE"/>
    <w:rsid w:val="00C157F5"/>
    <w:rsid w:val="00C165DF"/>
    <w:rsid w:val="00C1726E"/>
    <w:rsid w:val="00C1766A"/>
    <w:rsid w:val="00C17A12"/>
    <w:rsid w:val="00C20ED0"/>
    <w:rsid w:val="00C250A6"/>
    <w:rsid w:val="00C25565"/>
    <w:rsid w:val="00C269F2"/>
    <w:rsid w:val="00C323AE"/>
    <w:rsid w:val="00C33A4C"/>
    <w:rsid w:val="00C40F94"/>
    <w:rsid w:val="00C445D5"/>
    <w:rsid w:val="00C44D61"/>
    <w:rsid w:val="00C44D9D"/>
    <w:rsid w:val="00C539AB"/>
    <w:rsid w:val="00C54270"/>
    <w:rsid w:val="00C543D9"/>
    <w:rsid w:val="00C5524A"/>
    <w:rsid w:val="00C55B1D"/>
    <w:rsid w:val="00C55B93"/>
    <w:rsid w:val="00C5668F"/>
    <w:rsid w:val="00C57195"/>
    <w:rsid w:val="00C60B97"/>
    <w:rsid w:val="00C63B91"/>
    <w:rsid w:val="00C655FC"/>
    <w:rsid w:val="00C67750"/>
    <w:rsid w:val="00C67863"/>
    <w:rsid w:val="00C7042C"/>
    <w:rsid w:val="00C709FA"/>
    <w:rsid w:val="00C71091"/>
    <w:rsid w:val="00C72E17"/>
    <w:rsid w:val="00C731F0"/>
    <w:rsid w:val="00C755BC"/>
    <w:rsid w:val="00C757D8"/>
    <w:rsid w:val="00C758B7"/>
    <w:rsid w:val="00C77A6E"/>
    <w:rsid w:val="00C85879"/>
    <w:rsid w:val="00C902FD"/>
    <w:rsid w:val="00C90C58"/>
    <w:rsid w:val="00C91D40"/>
    <w:rsid w:val="00C91F19"/>
    <w:rsid w:val="00C91F99"/>
    <w:rsid w:val="00C96E86"/>
    <w:rsid w:val="00C97096"/>
    <w:rsid w:val="00CA047E"/>
    <w:rsid w:val="00CA3A41"/>
    <w:rsid w:val="00CA79FA"/>
    <w:rsid w:val="00CA7E6D"/>
    <w:rsid w:val="00CB0179"/>
    <w:rsid w:val="00CB1136"/>
    <w:rsid w:val="00CB3CE7"/>
    <w:rsid w:val="00CB4328"/>
    <w:rsid w:val="00CB4A69"/>
    <w:rsid w:val="00CB56D5"/>
    <w:rsid w:val="00CB5C0B"/>
    <w:rsid w:val="00CB5C7E"/>
    <w:rsid w:val="00CB5D01"/>
    <w:rsid w:val="00CC358B"/>
    <w:rsid w:val="00CC45B5"/>
    <w:rsid w:val="00CC4EF7"/>
    <w:rsid w:val="00CC66B8"/>
    <w:rsid w:val="00CD33B0"/>
    <w:rsid w:val="00CD397E"/>
    <w:rsid w:val="00CD53FB"/>
    <w:rsid w:val="00CD71A6"/>
    <w:rsid w:val="00CD7AFE"/>
    <w:rsid w:val="00CE2401"/>
    <w:rsid w:val="00CE6B3A"/>
    <w:rsid w:val="00CE7B86"/>
    <w:rsid w:val="00CF1711"/>
    <w:rsid w:val="00CF1E2B"/>
    <w:rsid w:val="00CF371E"/>
    <w:rsid w:val="00CF5527"/>
    <w:rsid w:val="00D06F14"/>
    <w:rsid w:val="00D10CAA"/>
    <w:rsid w:val="00D1163F"/>
    <w:rsid w:val="00D1226D"/>
    <w:rsid w:val="00D15DDF"/>
    <w:rsid w:val="00D15FFE"/>
    <w:rsid w:val="00D2575F"/>
    <w:rsid w:val="00D26CED"/>
    <w:rsid w:val="00D273A2"/>
    <w:rsid w:val="00D27F44"/>
    <w:rsid w:val="00D302B2"/>
    <w:rsid w:val="00D30D55"/>
    <w:rsid w:val="00D36AC4"/>
    <w:rsid w:val="00D40D57"/>
    <w:rsid w:val="00D43565"/>
    <w:rsid w:val="00D45FF5"/>
    <w:rsid w:val="00D46CD8"/>
    <w:rsid w:val="00D50576"/>
    <w:rsid w:val="00D52AA7"/>
    <w:rsid w:val="00D52DB4"/>
    <w:rsid w:val="00D55B94"/>
    <w:rsid w:val="00D5696A"/>
    <w:rsid w:val="00D5730F"/>
    <w:rsid w:val="00D60574"/>
    <w:rsid w:val="00D608E7"/>
    <w:rsid w:val="00D6299F"/>
    <w:rsid w:val="00D634F7"/>
    <w:rsid w:val="00D64785"/>
    <w:rsid w:val="00D675DF"/>
    <w:rsid w:val="00D71A57"/>
    <w:rsid w:val="00D71B27"/>
    <w:rsid w:val="00D76DAF"/>
    <w:rsid w:val="00D77010"/>
    <w:rsid w:val="00D77036"/>
    <w:rsid w:val="00D77335"/>
    <w:rsid w:val="00D815EE"/>
    <w:rsid w:val="00D81DE2"/>
    <w:rsid w:val="00D81F5E"/>
    <w:rsid w:val="00D838F9"/>
    <w:rsid w:val="00D85DC5"/>
    <w:rsid w:val="00D873F7"/>
    <w:rsid w:val="00D902FE"/>
    <w:rsid w:val="00D94ADA"/>
    <w:rsid w:val="00D95767"/>
    <w:rsid w:val="00D97A8B"/>
    <w:rsid w:val="00DA23BB"/>
    <w:rsid w:val="00DA3005"/>
    <w:rsid w:val="00DB580C"/>
    <w:rsid w:val="00DC3130"/>
    <w:rsid w:val="00DC59FD"/>
    <w:rsid w:val="00DD22F4"/>
    <w:rsid w:val="00DD35C2"/>
    <w:rsid w:val="00DD50ED"/>
    <w:rsid w:val="00DD535F"/>
    <w:rsid w:val="00DD5937"/>
    <w:rsid w:val="00DD708F"/>
    <w:rsid w:val="00DE50AC"/>
    <w:rsid w:val="00DE5D9F"/>
    <w:rsid w:val="00DE5F5C"/>
    <w:rsid w:val="00DE6F81"/>
    <w:rsid w:val="00DE7557"/>
    <w:rsid w:val="00DE789C"/>
    <w:rsid w:val="00DF03C6"/>
    <w:rsid w:val="00DF11E1"/>
    <w:rsid w:val="00E01907"/>
    <w:rsid w:val="00E01930"/>
    <w:rsid w:val="00E043D1"/>
    <w:rsid w:val="00E127A1"/>
    <w:rsid w:val="00E12AC5"/>
    <w:rsid w:val="00E12DDE"/>
    <w:rsid w:val="00E1770B"/>
    <w:rsid w:val="00E20D6F"/>
    <w:rsid w:val="00E319A0"/>
    <w:rsid w:val="00E326C8"/>
    <w:rsid w:val="00E32BA4"/>
    <w:rsid w:val="00E43B88"/>
    <w:rsid w:val="00E44283"/>
    <w:rsid w:val="00E44B75"/>
    <w:rsid w:val="00E46BDD"/>
    <w:rsid w:val="00E46E46"/>
    <w:rsid w:val="00E50B61"/>
    <w:rsid w:val="00E50B7F"/>
    <w:rsid w:val="00E51DC7"/>
    <w:rsid w:val="00E5254D"/>
    <w:rsid w:val="00E539CA"/>
    <w:rsid w:val="00E55008"/>
    <w:rsid w:val="00E551A4"/>
    <w:rsid w:val="00E554BE"/>
    <w:rsid w:val="00E61512"/>
    <w:rsid w:val="00E618A7"/>
    <w:rsid w:val="00E61F93"/>
    <w:rsid w:val="00E6287C"/>
    <w:rsid w:val="00E645D7"/>
    <w:rsid w:val="00E66225"/>
    <w:rsid w:val="00E71E4E"/>
    <w:rsid w:val="00E733F7"/>
    <w:rsid w:val="00E75365"/>
    <w:rsid w:val="00E765D7"/>
    <w:rsid w:val="00E81EDD"/>
    <w:rsid w:val="00E86E0D"/>
    <w:rsid w:val="00E90D9E"/>
    <w:rsid w:val="00E91B84"/>
    <w:rsid w:val="00E93A0D"/>
    <w:rsid w:val="00E93F36"/>
    <w:rsid w:val="00EA0CBD"/>
    <w:rsid w:val="00EA11E7"/>
    <w:rsid w:val="00EA26F6"/>
    <w:rsid w:val="00EA3E6F"/>
    <w:rsid w:val="00EA5A68"/>
    <w:rsid w:val="00EA7B41"/>
    <w:rsid w:val="00EB0386"/>
    <w:rsid w:val="00EB34DF"/>
    <w:rsid w:val="00EB3B16"/>
    <w:rsid w:val="00EB57AC"/>
    <w:rsid w:val="00EB5A94"/>
    <w:rsid w:val="00EB7BAE"/>
    <w:rsid w:val="00EC3763"/>
    <w:rsid w:val="00EC3D1F"/>
    <w:rsid w:val="00EC6355"/>
    <w:rsid w:val="00EC68F9"/>
    <w:rsid w:val="00EC70CF"/>
    <w:rsid w:val="00EC71D7"/>
    <w:rsid w:val="00EE0C61"/>
    <w:rsid w:val="00EE31D4"/>
    <w:rsid w:val="00EE4592"/>
    <w:rsid w:val="00EE7196"/>
    <w:rsid w:val="00EE7377"/>
    <w:rsid w:val="00EF14B3"/>
    <w:rsid w:val="00EF291D"/>
    <w:rsid w:val="00EF2C56"/>
    <w:rsid w:val="00EF6659"/>
    <w:rsid w:val="00EF7BCB"/>
    <w:rsid w:val="00EF7E22"/>
    <w:rsid w:val="00F02C3D"/>
    <w:rsid w:val="00F02E77"/>
    <w:rsid w:val="00F02ED6"/>
    <w:rsid w:val="00F05565"/>
    <w:rsid w:val="00F06083"/>
    <w:rsid w:val="00F0686C"/>
    <w:rsid w:val="00F06DF0"/>
    <w:rsid w:val="00F07F4D"/>
    <w:rsid w:val="00F116E4"/>
    <w:rsid w:val="00F12066"/>
    <w:rsid w:val="00F1293C"/>
    <w:rsid w:val="00F13CAE"/>
    <w:rsid w:val="00F166D0"/>
    <w:rsid w:val="00F179BE"/>
    <w:rsid w:val="00F20EC3"/>
    <w:rsid w:val="00F22216"/>
    <w:rsid w:val="00F30198"/>
    <w:rsid w:val="00F32281"/>
    <w:rsid w:val="00F335FB"/>
    <w:rsid w:val="00F34961"/>
    <w:rsid w:val="00F3669A"/>
    <w:rsid w:val="00F40E0B"/>
    <w:rsid w:val="00F44864"/>
    <w:rsid w:val="00F4570E"/>
    <w:rsid w:val="00F4640E"/>
    <w:rsid w:val="00F514A4"/>
    <w:rsid w:val="00F53794"/>
    <w:rsid w:val="00F5426D"/>
    <w:rsid w:val="00F562AD"/>
    <w:rsid w:val="00F56951"/>
    <w:rsid w:val="00F62D0F"/>
    <w:rsid w:val="00F6322E"/>
    <w:rsid w:val="00F65767"/>
    <w:rsid w:val="00F6591B"/>
    <w:rsid w:val="00F675A2"/>
    <w:rsid w:val="00F70E6D"/>
    <w:rsid w:val="00F73BEC"/>
    <w:rsid w:val="00F7498B"/>
    <w:rsid w:val="00F82BFC"/>
    <w:rsid w:val="00F85FC0"/>
    <w:rsid w:val="00F861EC"/>
    <w:rsid w:val="00F8629D"/>
    <w:rsid w:val="00F86E84"/>
    <w:rsid w:val="00F9079A"/>
    <w:rsid w:val="00FA7981"/>
    <w:rsid w:val="00FA7FBE"/>
    <w:rsid w:val="00FB0CFE"/>
    <w:rsid w:val="00FB5671"/>
    <w:rsid w:val="00FC60B8"/>
    <w:rsid w:val="00FC6818"/>
    <w:rsid w:val="00FC74EA"/>
    <w:rsid w:val="00FC7CDE"/>
    <w:rsid w:val="00FD53EB"/>
    <w:rsid w:val="00FD7929"/>
    <w:rsid w:val="00FE338B"/>
    <w:rsid w:val="00FE50F2"/>
    <w:rsid w:val="00FE5D85"/>
    <w:rsid w:val="00FF1739"/>
    <w:rsid w:val="00FF2844"/>
    <w:rsid w:val="00FF2F8A"/>
    <w:rsid w:val="00FF4579"/>
    <w:rsid w:val="00FF5A4F"/>
    <w:rsid w:val="00FF5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FA35EED9-8D66-4B74-9303-519E10ECB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styleId="Neapdorotaspaminjimas">
    <w:name w:val="Unresolved Mention"/>
    <w:basedOn w:val="Numatytasispastraiposriftas"/>
    <w:uiPriority w:val="99"/>
    <w:semiHidden/>
    <w:unhideWhenUsed/>
    <w:rsid w:val="00CF1711"/>
    <w:rPr>
      <w:color w:val="605E5C"/>
      <w:shd w:val="clear" w:color="auto" w:fill="E1DFDD"/>
    </w:rPr>
  </w:style>
  <w:style w:type="paragraph" w:styleId="Pataisymai">
    <w:name w:val="Revision"/>
    <w:hidden/>
    <w:uiPriority w:val="99"/>
    <w:semiHidden/>
    <w:rsid w:val="00F02C3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ita.rudgalviene@klaipedos-r.l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C28B6-2A38-4DC2-88C3-08B57662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0</TotalTime>
  <Pages>2</Pages>
  <Words>1636</Words>
  <Characters>934</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2565</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Bakšinskytė</cp:lastModifiedBy>
  <cp:revision>3</cp:revision>
  <cp:lastPrinted>2023-05-16T06:34:00Z</cp:lastPrinted>
  <dcterms:created xsi:type="dcterms:W3CDTF">2026-08-12T06:12:00Z</dcterms:created>
  <dcterms:modified xsi:type="dcterms:W3CDTF">2026-08-12T06:14:00Z</dcterms:modified>
</cp:coreProperties>
</file>